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B71773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B71773" w:rsidRDefault="00614341" w:rsidP="00614341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14341" w:rsidRPr="00B71773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B71773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_______________</w:t>
      </w:r>
      <w:r w:rsidR="006A2481">
        <w:rPr>
          <w:rFonts w:ascii="Times New Roman" w:hAnsi="Times New Roman"/>
          <w:sz w:val="26"/>
          <w:szCs w:val="26"/>
          <w:u w:val="single"/>
          <w:lang w:eastAsia="ru-RU"/>
        </w:rPr>
        <w:t>П.О. Кошевая</w:t>
      </w:r>
    </w:p>
    <w:p w:rsidR="00614341" w:rsidRPr="00B71773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от "_____"____________ 20</w:t>
      </w:r>
      <w:r w:rsidR="00EA1DE5">
        <w:rPr>
          <w:rFonts w:ascii="Times New Roman" w:hAnsi="Times New Roman"/>
          <w:sz w:val="26"/>
          <w:szCs w:val="26"/>
          <w:lang w:eastAsia="ru-RU"/>
        </w:rPr>
        <w:t>2</w:t>
      </w:r>
      <w:r w:rsidR="006A2481">
        <w:rPr>
          <w:rFonts w:ascii="Times New Roman" w:hAnsi="Times New Roman"/>
          <w:sz w:val="26"/>
          <w:szCs w:val="26"/>
          <w:lang w:eastAsia="ru-RU"/>
        </w:rPr>
        <w:t>1</w:t>
      </w:r>
      <w:r w:rsidRPr="00B71773">
        <w:rPr>
          <w:rFonts w:ascii="Times New Roman" w:hAnsi="Times New Roman"/>
          <w:sz w:val="26"/>
          <w:szCs w:val="26"/>
          <w:lang w:eastAsia="ru-RU"/>
        </w:rPr>
        <w:t>г.</w:t>
      </w:r>
    </w:p>
    <w:p w:rsidR="00714E9F" w:rsidRPr="00B71773" w:rsidRDefault="00714E9F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D65180" w:rsidRPr="00B71773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B71773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273412" w:rsidRPr="00B71773" w:rsidRDefault="006F2DC1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B71773">
        <w:rPr>
          <w:rFonts w:ascii="Times New Roman" w:eastAsia="Calibri" w:hAnsi="Times New Roman"/>
          <w:i/>
          <w:sz w:val="26"/>
          <w:szCs w:val="26"/>
        </w:rPr>
        <w:t>Г</w:t>
      </w:r>
      <w:r w:rsidR="00273412" w:rsidRPr="00B71773">
        <w:rPr>
          <w:rFonts w:ascii="Times New Roman" w:eastAsia="Calibri" w:hAnsi="Times New Roman"/>
          <w:i/>
          <w:sz w:val="26"/>
          <w:szCs w:val="26"/>
        </w:rPr>
        <w:t xml:space="preserve">осударственного налогового инспектора </w:t>
      </w:r>
    </w:p>
    <w:p w:rsidR="00273412" w:rsidRPr="00B71773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B71773">
        <w:rPr>
          <w:rFonts w:ascii="Times New Roman" w:eastAsia="Calibri" w:hAnsi="Times New Roman"/>
          <w:i/>
          <w:sz w:val="26"/>
          <w:szCs w:val="26"/>
        </w:rPr>
        <w:t xml:space="preserve">отдела камеральных проверок № </w:t>
      </w:r>
      <w:r w:rsidR="00110C92" w:rsidRPr="00B71773">
        <w:rPr>
          <w:rFonts w:ascii="Times New Roman" w:eastAsia="Calibri" w:hAnsi="Times New Roman"/>
          <w:i/>
          <w:sz w:val="26"/>
          <w:szCs w:val="26"/>
        </w:rPr>
        <w:t>3</w:t>
      </w:r>
      <w:r w:rsidRPr="00B71773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273412" w:rsidRPr="00B71773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 xml:space="preserve">Межрайонной </w:t>
      </w:r>
      <w:r w:rsidR="00CA5BAE" w:rsidRPr="00B71773">
        <w:rPr>
          <w:rFonts w:ascii="Times New Roman" w:eastAsia="Calibri" w:hAnsi="Times New Roman"/>
          <w:sz w:val="26"/>
          <w:szCs w:val="26"/>
        </w:rPr>
        <w:t xml:space="preserve">инспекции </w:t>
      </w:r>
      <w:r w:rsidRPr="00B71773">
        <w:rPr>
          <w:rFonts w:ascii="Times New Roman" w:eastAsia="Calibri" w:hAnsi="Times New Roman"/>
          <w:sz w:val="26"/>
          <w:szCs w:val="26"/>
        </w:rPr>
        <w:t xml:space="preserve">Федеральной </w:t>
      </w:r>
    </w:p>
    <w:p w:rsidR="00D65180" w:rsidRPr="00B71773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D65180" w:rsidRPr="00B71773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B71773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B71773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D65180" w:rsidRPr="00B71773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1.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 Должность </w:t>
      </w:r>
      <w:r w:rsidR="00A932C0" w:rsidRPr="00B71773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B71773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B71773">
        <w:rPr>
          <w:rFonts w:ascii="Times New Roman" w:eastAsia="Calibri" w:hAnsi="Times New Roman"/>
          <w:sz w:val="26"/>
          <w:szCs w:val="26"/>
        </w:rPr>
        <w:t>ая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B71773">
        <w:rPr>
          <w:rFonts w:ascii="Times New Roman" w:eastAsia="Calibri" w:hAnsi="Times New Roman"/>
          <w:sz w:val="26"/>
          <w:szCs w:val="26"/>
        </w:rPr>
        <w:t>а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) </w:t>
      </w:r>
      <w:r w:rsidR="00A932C0" w:rsidRPr="00B71773">
        <w:rPr>
          <w:rFonts w:ascii="Times New Roman" w:eastAsia="Calibri" w:hAnsi="Times New Roman"/>
          <w:i/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110C92" w:rsidRPr="00B71773">
        <w:rPr>
          <w:rFonts w:ascii="Times New Roman" w:eastAsia="Calibri" w:hAnsi="Times New Roman"/>
          <w:i/>
          <w:sz w:val="26"/>
          <w:szCs w:val="26"/>
        </w:rPr>
        <w:t>3</w:t>
      </w:r>
      <w:r w:rsidR="00A932C0" w:rsidRPr="00B71773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4C45C4" w:rsidRPr="00B71773">
        <w:rPr>
          <w:rFonts w:ascii="Times New Roman" w:eastAsia="Calibri" w:hAnsi="Times New Roman"/>
          <w:i/>
          <w:sz w:val="26"/>
          <w:szCs w:val="26"/>
        </w:rPr>
        <w:t>старшей</w:t>
      </w:r>
      <w:r w:rsidR="00A932C0" w:rsidRPr="00B71773"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="00D65180" w:rsidRPr="00B71773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="00A932C0" w:rsidRPr="00B71773">
        <w:rPr>
          <w:rFonts w:ascii="Times New Roman" w:eastAsia="Calibri" w:hAnsi="Times New Roman"/>
          <w:i/>
          <w:sz w:val="26"/>
          <w:szCs w:val="26"/>
        </w:rPr>
        <w:t>специалисты</w:t>
      </w:r>
      <w:r w:rsidR="00D65180" w:rsidRPr="00B71773">
        <w:rPr>
          <w:rFonts w:ascii="Times New Roman" w:eastAsia="Calibri" w:hAnsi="Times New Roman"/>
          <w:sz w:val="26"/>
          <w:szCs w:val="26"/>
        </w:rPr>
        <w:t>».</w:t>
      </w:r>
    </w:p>
    <w:p w:rsidR="00D65180" w:rsidRPr="00B71773" w:rsidRDefault="00D65180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="00977188" w:rsidRPr="00B71773">
        <w:rPr>
          <w:rFonts w:ascii="Times New Roman" w:hAnsi="Times New Roman"/>
          <w:sz w:val="26"/>
          <w:szCs w:val="26"/>
        </w:rPr>
        <w:t xml:space="preserve">- </w:t>
      </w:r>
      <w:r w:rsidR="00111A4C" w:rsidRPr="00B71773">
        <w:rPr>
          <w:rFonts w:ascii="Times New Roman" w:hAnsi="Times New Roman"/>
          <w:sz w:val="26"/>
          <w:szCs w:val="26"/>
        </w:rPr>
        <w:t>11-3-</w:t>
      </w:r>
      <w:r w:rsidR="004C45C4" w:rsidRPr="00B71773">
        <w:rPr>
          <w:rFonts w:ascii="Times New Roman" w:hAnsi="Times New Roman"/>
          <w:sz w:val="26"/>
          <w:szCs w:val="26"/>
        </w:rPr>
        <w:t>4-096</w:t>
      </w:r>
      <w:r w:rsidRPr="00B71773">
        <w:rPr>
          <w:rFonts w:ascii="Times New Roman" w:eastAsia="Calibri" w:hAnsi="Times New Roman"/>
          <w:sz w:val="26"/>
          <w:szCs w:val="26"/>
        </w:rPr>
        <w:t>.</w:t>
      </w:r>
    </w:p>
    <w:p w:rsidR="00D65180" w:rsidRPr="00B71773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2.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 Область профессиональной служебной деятельности </w:t>
      </w:r>
      <w:r w:rsidR="003A6A43" w:rsidRPr="00B71773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110C92" w:rsidRPr="00B71773">
        <w:rPr>
          <w:rFonts w:ascii="Times New Roman" w:eastAsia="Calibri" w:hAnsi="Times New Roman"/>
          <w:sz w:val="26"/>
          <w:szCs w:val="26"/>
        </w:rPr>
        <w:t>3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 (далее – </w:t>
      </w:r>
      <w:r w:rsidR="00111A4C" w:rsidRPr="00B71773">
        <w:rPr>
          <w:rFonts w:ascii="Times New Roman" w:eastAsia="Calibri" w:hAnsi="Times New Roman"/>
          <w:sz w:val="26"/>
          <w:szCs w:val="26"/>
        </w:rPr>
        <w:t>главный</w:t>
      </w:r>
      <w:r w:rsidR="003A6A43" w:rsidRPr="00B71773">
        <w:rPr>
          <w:rFonts w:ascii="Times New Roman" w:eastAsia="Calibri" w:hAnsi="Times New Roman"/>
          <w:sz w:val="26"/>
          <w:szCs w:val="26"/>
        </w:rPr>
        <w:t xml:space="preserve"> государственный налоговый инспектор</w:t>
      </w:r>
      <w:r w:rsidR="00D65180" w:rsidRPr="00B71773">
        <w:rPr>
          <w:rFonts w:ascii="Times New Roman" w:eastAsia="Calibri" w:hAnsi="Times New Roman"/>
          <w:sz w:val="26"/>
          <w:szCs w:val="26"/>
        </w:rPr>
        <w:t>):</w:t>
      </w:r>
      <w:r w:rsidR="003A6A43" w:rsidRPr="00B71773">
        <w:rPr>
          <w:rFonts w:ascii="Times New Roman" w:eastAsia="Calibri" w:hAnsi="Times New Roman"/>
          <w:sz w:val="26"/>
          <w:szCs w:val="26"/>
        </w:rPr>
        <w:t xml:space="preserve"> </w:t>
      </w:r>
      <w:r w:rsidR="005D6674" w:rsidRPr="00B71773">
        <w:rPr>
          <w:rFonts w:ascii="Times New Roman" w:eastAsia="Calibri" w:hAnsi="Times New Roman"/>
          <w:i/>
          <w:sz w:val="26"/>
          <w:szCs w:val="26"/>
        </w:rPr>
        <w:t>Регулирование налоговой  деятельности</w:t>
      </w:r>
      <w:r w:rsidR="006415B0" w:rsidRPr="00B71773">
        <w:rPr>
          <w:rFonts w:ascii="Times New Roman" w:eastAsia="Calibri" w:hAnsi="Times New Roman"/>
          <w:i/>
          <w:sz w:val="26"/>
          <w:szCs w:val="26"/>
        </w:rPr>
        <w:t>.</w:t>
      </w:r>
    </w:p>
    <w:p w:rsidR="00D65180" w:rsidRPr="00B71773" w:rsidRDefault="002C189D" w:rsidP="002C189D">
      <w:pPr>
        <w:jc w:val="both"/>
        <w:rPr>
          <w:rFonts w:ascii="Times New Roman" w:eastAsia="Calibri" w:hAnsi="Times New Roman"/>
          <w:i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ab/>
        <w:t>3.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 Вид</w:t>
      </w:r>
      <w:r w:rsidR="00D65180" w:rsidRPr="00B71773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профессиональной служебной деятельности </w:t>
      </w:r>
      <w:r w:rsidR="00230EA2" w:rsidRPr="00B71773">
        <w:rPr>
          <w:rFonts w:ascii="Times New Roman" w:eastAsia="Calibri" w:hAnsi="Times New Roman"/>
          <w:sz w:val="26"/>
          <w:szCs w:val="26"/>
        </w:rPr>
        <w:t>государственного налогового инспектора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: </w:t>
      </w:r>
      <w:r w:rsidR="00775CD1" w:rsidRPr="00B71773">
        <w:rPr>
          <w:rFonts w:ascii="Times New Roman" w:eastAsia="Calibri" w:hAnsi="Times New Roman"/>
          <w:i/>
          <w:sz w:val="26"/>
          <w:szCs w:val="26"/>
        </w:rPr>
        <w:t xml:space="preserve">Регулирование в сфере  </w:t>
      </w:r>
      <w:r w:rsidR="00BC39F6" w:rsidRPr="00B71773">
        <w:rPr>
          <w:rFonts w:ascii="Times New Roman" w:eastAsia="Calibri" w:hAnsi="Times New Roman"/>
          <w:i/>
          <w:sz w:val="26"/>
          <w:szCs w:val="26"/>
        </w:rPr>
        <w:t>а</w:t>
      </w:r>
      <w:r w:rsidR="00A54A14" w:rsidRPr="00B71773">
        <w:rPr>
          <w:rFonts w:ascii="Times New Roman" w:hAnsi="Times New Roman"/>
          <w:i/>
          <w:sz w:val="26"/>
          <w:szCs w:val="26"/>
        </w:rPr>
        <w:t>дминистрировани</w:t>
      </w:r>
      <w:r w:rsidR="00BC39F6" w:rsidRPr="00B71773">
        <w:rPr>
          <w:rFonts w:ascii="Times New Roman" w:hAnsi="Times New Roman"/>
          <w:i/>
          <w:sz w:val="26"/>
          <w:szCs w:val="26"/>
        </w:rPr>
        <w:t>я</w:t>
      </w:r>
      <w:r w:rsidR="00A54A14" w:rsidRPr="00B71773">
        <w:rPr>
          <w:rFonts w:ascii="Times New Roman" w:hAnsi="Times New Roman"/>
          <w:i/>
          <w:sz w:val="26"/>
          <w:szCs w:val="26"/>
        </w:rPr>
        <w:t xml:space="preserve"> вопросов правильности исчисления, полноты и своевременности уплаты налогов и сборов, и страховых взносов.</w:t>
      </w:r>
    </w:p>
    <w:p w:rsidR="00D65180" w:rsidRPr="00B71773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4.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 </w:t>
      </w:r>
      <w:r w:rsidR="001A2404" w:rsidRPr="00B71773">
        <w:rPr>
          <w:rFonts w:ascii="Times New Roman" w:eastAsia="Calibri" w:hAnsi="Times New Roman"/>
          <w:i/>
          <w:sz w:val="26"/>
          <w:szCs w:val="26"/>
        </w:rPr>
        <w:t xml:space="preserve">государственного налогового инспектора </w:t>
      </w:r>
      <w:r w:rsidR="001A2404" w:rsidRPr="00B71773">
        <w:rPr>
          <w:rFonts w:ascii="Times New Roman" w:eastAsia="Calibri" w:hAnsi="Times New Roman"/>
          <w:sz w:val="26"/>
          <w:szCs w:val="26"/>
        </w:rPr>
        <w:t>осуществляется приказом начальника Межрайонной ИФНС России №12 по Приморскому краю.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   </w:t>
      </w:r>
    </w:p>
    <w:p w:rsidR="001A2404" w:rsidRPr="00B71773" w:rsidRDefault="002C189D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5.</w:t>
      </w:r>
      <w:r w:rsidR="00805D21" w:rsidRPr="00B71773">
        <w:rPr>
          <w:rFonts w:ascii="Times New Roman" w:eastAsia="Calibri" w:hAnsi="Times New Roman"/>
          <w:sz w:val="26"/>
          <w:szCs w:val="26"/>
        </w:rPr>
        <w:t xml:space="preserve"> </w:t>
      </w:r>
      <w:r w:rsidR="006F2DC1" w:rsidRPr="00B71773">
        <w:rPr>
          <w:rFonts w:ascii="Times New Roman" w:eastAsia="Calibri" w:hAnsi="Times New Roman"/>
          <w:i/>
          <w:sz w:val="26"/>
          <w:szCs w:val="26"/>
        </w:rPr>
        <w:t>Г</w:t>
      </w:r>
      <w:r w:rsidR="001A2404" w:rsidRPr="00B71773">
        <w:rPr>
          <w:rFonts w:ascii="Times New Roman" w:eastAsia="Calibri" w:hAnsi="Times New Roman"/>
          <w:i/>
          <w:sz w:val="26"/>
          <w:szCs w:val="26"/>
        </w:rPr>
        <w:t>осударственный налоговый инспектор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</w:t>
      </w:r>
      <w:r w:rsidR="001A2404" w:rsidRPr="00B71773">
        <w:rPr>
          <w:rFonts w:ascii="Times New Roman" w:eastAsia="Calibri" w:hAnsi="Times New Roman"/>
          <w:sz w:val="26"/>
          <w:szCs w:val="26"/>
        </w:rPr>
        <w:t>начальнику отдел</w:t>
      </w:r>
      <w:r w:rsidR="00421623" w:rsidRPr="00B71773">
        <w:rPr>
          <w:rFonts w:ascii="Times New Roman" w:eastAsia="Calibri" w:hAnsi="Times New Roman"/>
          <w:sz w:val="26"/>
          <w:szCs w:val="26"/>
        </w:rPr>
        <w:t>а</w:t>
      </w:r>
      <w:r w:rsidR="00D65180" w:rsidRPr="00B71773">
        <w:rPr>
          <w:rFonts w:ascii="Times New Roman" w:eastAsia="Calibri" w:hAnsi="Times New Roman"/>
          <w:sz w:val="26"/>
          <w:szCs w:val="26"/>
        </w:rPr>
        <w:t xml:space="preserve"> либо лицу, исполняющему его обязанности. </w:t>
      </w:r>
    </w:p>
    <w:p w:rsidR="00CC5FB7" w:rsidRPr="00B71773" w:rsidRDefault="00CC5FB7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875D9D" w:rsidRPr="00B71773" w:rsidRDefault="00875D9D" w:rsidP="00875D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7177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875D9D" w:rsidRPr="00B71773" w:rsidRDefault="00875D9D" w:rsidP="00875D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1773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875D9D" w:rsidRPr="00B71773" w:rsidRDefault="00875D9D" w:rsidP="00875D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6. Для замещения должности государственного налогового инспектора отдела камеральных проверок №3 устанавливаются следующие требования.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B71773">
        <w:rPr>
          <w:rFonts w:ascii="Times New Roman" w:hAnsi="Times New Roman"/>
          <w:sz w:val="26"/>
          <w:szCs w:val="26"/>
        </w:rPr>
        <w:t>высшего образования</w:t>
      </w:r>
      <w:r w:rsidRPr="00B71773">
        <w:rPr>
          <w:rFonts w:ascii="Times New Roman" w:eastAsia="Calibri" w:hAnsi="Times New Roman"/>
          <w:sz w:val="26"/>
          <w:szCs w:val="26"/>
        </w:rPr>
        <w:t xml:space="preserve">, по специальности, направлению подготовки: </w:t>
      </w:r>
      <w:r w:rsidRPr="00B71773">
        <w:rPr>
          <w:rFonts w:ascii="Times New Roman" w:hAnsi="Times New Roman"/>
          <w:sz w:val="26"/>
          <w:szCs w:val="26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lastRenderedPageBreak/>
        <w:t>6.2. </w:t>
      </w:r>
      <w:r w:rsidRPr="00B71773">
        <w:rPr>
          <w:rFonts w:ascii="Times New Roman" w:hAnsi="Times New Roman"/>
          <w:sz w:val="26"/>
          <w:szCs w:val="26"/>
        </w:rPr>
        <w:t>Без предъявления требований к стажу.</w:t>
      </w:r>
    </w:p>
    <w:p w:rsidR="00875D9D" w:rsidRPr="00B71773" w:rsidRDefault="00875D9D" w:rsidP="00875D9D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r w:rsidRPr="00B71773">
        <w:rPr>
          <w:rFonts w:ascii="Times New Roman" w:hAnsi="Times New Roman"/>
          <w:sz w:val="26"/>
          <w:szCs w:val="26"/>
        </w:rPr>
        <w:t xml:space="preserve"> 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 xml:space="preserve">- знания и умения в области информационно-коммуникационных технологий: </w:t>
      </w:r>
      <w:r w:rsidRPr="00B71773">
        <w:rPr>
          <w:rFonts w:ascii="Times New Roman" w:hAnsi="Times New Roman"/>
          <w:sz w:val="26"/>
          <w:szCs w:val="26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6.4. Наличие профессиональных знаний: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B71773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875D9D" w:rsidRPr="00B71773" w:rsidRDefault="00875D9D" w:rsidP="00875D9D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ab/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875D9D" w:rsidRPr="00B71773" w:rsidRDefault="00875D9D" w:rsidP="00875D9D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ab/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75D9D" w:rsidRPr="00B71773" w:rsidRDefault="00875D9D" w:rsidP="00875D9D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ab/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75D9D" w:rsidRPr="00B71773" w:rsidRDefault="00875D9D" w:rsidP="00875D9D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ab/>
        <w:t>- Федеральный закон от 27 июля 2010 г. № 210-ФЗ «Об организации предоставления государственных и муниципальных услуг»;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lastRenderedPageBreak/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875D9D" w:rsidRPr="00B71773" w:rsidRDefault="00AF645F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П</w:t>
      </w:r>
      <w:r w:rsidR="00875D9D" w:rsidRPr="00B71773">
        <w:rPr>
          <w:rFonts w:ascii="Times New Roman" w:hAnsi="Times New Roman"/>
          <w:sz w:val="26"/>
          <w:szCs w:val="26"/>
          <w:lang w:val="ru-RU"/>
        </w:rPr>
        <w:t>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75D9D" w:rsidRPr="00B71773" w:rsidRDefault="00AF645F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П</w:t>
      </w:r>
      <w:r w:rsidR="00875D9D" w:rsidRPr="00B71773">
        <w:rPr>
          <w:rFonts w:ascii="Times New Roman" w:hAnsi="Times New Roman"/>
          <w:sz w:val="26"/>
          <w:szCs w:val="26"/>
          <w:lang w:val="ru-RU"/>
        </w:rPr>
        <w:t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875D9D" w:rsidRPr="00B71773" w:rsidRDefault="00AF645F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>
        <w:rPr>
          <w:rFonts w:ascii="Times New Roman" w:hAnsi="Times New Roman"/>
          <w:sz w:val="26"/>
          <w:szCs w:val="26"/>
          <w:lang w:bidi="en-US"/>
        </w:rPr>
        <w:t>- П</w:t>
      </w:r>
      <w:r w:rsidR="00875D9D" w:rsidRPr="00B71773">
        <w:rPr>
          <w:rFonts w:ascii="Times New Roman" w:hAnsi="Times New Roman"/>
          <w:sz w:val="26"/>
          <w:szCs w:val="26"/>
          <w:lang w:bidi="en-US"/>
        </w:rPr>
        <w:t xml:space="preserve">исьмо ФНС России от 16 июля 2013 г. № АС-4-2/12705 «О рекомендациях по проведению </w:t>
      </w:r>
      <w:r w:rsidR="00901E51" w:rsidRPr="00B71773">
        <w:rPr>
          <w:rFonts w:ascii="Times New Roman" w:hAnsi="Times New Roman"/>
          <w:sz w:val="26"/>
          <w:szCs w:val="26"/>
          <w:lang w:bidi="en-US"/>
        </w:rPr>
        <w:t>камеральных налоговых проверок»;</w:t>
      </w:r>
    </w:p>
    <w:p w:rsidR="00901E51" w:rsidRPr="00B71773" w:rsidRDefault="00901E51" w:rsidP="00901E5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AF645F" w:rsidRPr="00AC2A6B">
        <w:rPr>
          <w:rFonts w:ascii="Times New Roman" w:hAnsi="Times New Roman"/>
          <w:sz w:val="26"/>
          <w:szCs w:val="26"/>
          <w:lang w:val="ru-RU"/>
        </w:rPr>
        <w:t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(вместе с "Порядком заполнения и представления расчета сумм налога на доходы физических лиц, исчисленных и удержанных налоговым агентом (форма 6-НДФЛ)") (Зарегистрировано в Минюсте России 29.10.2020 N 60667)</w:t>
      </w:r>
      <w:r w:rsidRPr="00B71773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eastAsia="Calibri" w:hAnsi="Times New Roman"/>
          <w:sz w:val="26"/>
          <w:szCs w:val="26"/>
          <w:lang w:val="ru-RU"/>
        </w:rPr>
        <w:t>Государственный налоговый инспектор</w:t>
      </w:r>
      <w:r w:rsidRPr="00B71773">
        <w:rPr>
          <w:rFonts w:ascii="Times New Roman" w:eastAsia="Calibri" w:hAnsi="Times New Roman"/>
          <w:b/>
          <w:sz w:val="26"/>
          <w:szCs w:val="26"/>
          <w:lang w:val="ru-RU"/>
        </w:rPr>
        <w:t xml:space="preserve"> </w:t>
      </w:r>
      <w:r w:rsidRPr="00B71773">
        <w:rPr>
          <w:rFonts w:ascii="Times New Roman" w:eastAsia="Calibri" w:hAnsi="Times New Roman"/>
          <w:sz w:val="26"/>
          <w:szCs w:val="26"/>
          <w:lang w:val="ru-RU"/>
        </w:rPr>
        <w:t>отдела камеральных проверок №3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D9D" w:rsidRPr="00B71773" w:rsidRDefault="00875D9D" w:rsidP="00875D9D">
      <w:pPr>
        <w:pStyle w:val="aa"/>
        <w:numPr>
          <w:ilvl w:val="2"/>
          <w:numId w:val="34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Pr="00B71773">
        <w:rPr>
          <w:rFonts w:ascii="Times New Roman" w:hAnsi="Times New Roman"/>
          <w:sz w:val="26"/>
          <w:szCs w:val="26"/>
          <w:lang w:val="ru-RU"/>
        </w:rPr>
        <w:t>:</w:t>
      </w:r>
    </w:p>
    <w:p w:rsidR="00875D9D" w:rsidRPr="00B71773" w:rsidRDefault="00875D9D" w:rsidP="00875D9D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875D9D" w:rsidRPr="00B71773" w:rsidRDefault="00875D9D" w:rsidP="00875D9D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</w:t>
      </w:r>
      <w:r w:rsidR="00AF645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B71773">
        <w:rPr>
          <w:rFonts w:ascii="Times New Roman" w:hAnsi="Times New Roman"/>
          <w:sz w:val="26"/>
          <w:szCs w:val="26"/>
          <w:lang w:val="ru-RU"/>
        </w:rPr>
        <w:t>основы налогообложения;</w:t>
      </w:r>
    </w:p>
    <w:p w:rsidR="00875D9D" w:rsidRPr="00B71773" w:rsidRDefault="00875D9D" w:rsidP="00875D9D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lastRenderedPageBreak/>
        <w:t>- основы финансовых и кредитных отношений;</w:t>
      </w:r>
    </w:p>
    <w:p w:rsidR="00875D9D" w:rsidRPr="00B71773" w:rsidRDefault="00AF645F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</w:t>
      </w:r>
      <w:r w:rsidR="00875D9D" w:rsidRPr="00B71773">
        <w:rPr>
          <w:rFonts w:ascii="Times New Roman" w:hAnsi="Times New Roman"/>
          <w:sz w:val="26"/>
          <w:szCs w:val="26"/>
          <w:lang w:val="ru-RU"/>
        </w:rPr>
        <w:t xml:space="preserve"> общие положения о налоговом контроле;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875D9D" w:rsidRPr="00B71773" w:rsidRDefault="00875D9D" w:rsidP="00875D9D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ab/>
        <w:t>- принципы формирования бюджетной системы Российской Федерации;</w:t>
      </w:r>
    </w:p>
    <w:p w:rsidR="00875D9D" w:rsidRPr="00B71773" w:rsidRDefault="00875D9D" w:rsidP="00875D9D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7177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875D9D" w:rsidRPr="00B71773" w:rsidRDefault="00875D9D" w:rsidP="00875D9D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-  принципы налогового администрирования.</w:t>
      </w:r>
    </w:p>
    <w:p w:rsidR="00875D9D" w:rsidRPr="00B71773" w:rsidRDefault="00875D9D" w:rsidP="00875D9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- порядок и сроки проведения камеральных проверок;</w:t>
      </w:r>
    </w:p>
    <w:p w:rsidR="00875D9D" w:rsidRPr="00B71773" w:rsidRDefault="00875D9D" w:rsidP="00875D9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- требования к составлению акта камеральной проверки;</w:t>
      </w:r>
    </w:p>
    <w:p w:rsidR="00875D9D" w:rsidRPr="00B71773" w:rsidRDefault="00875D9D" w:rsidP="00875D9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- основы финансовых отношений и кредитных отношений;</w:t>
      </w:r>
    </w:p>
    <w:p w:rsidR="00875D9D" w:rsidRPr="00B71773" w:rsidRDefault="00875D9D" w:rsidP="00875D9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- судебно-арбитражная практика в части камеральных проверок;</w:t>
      </w:r>
    </w:p>
    <w:p w:rsidR="00875D9D" w:rsidRPr="00B71773" w:rsidRDefault="00875D9D" w:rsidP="00875D9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- схемы ухода от налогов;</w:t>
      </w:r>
    </w:p>
    <w:p w:rsidR="00875D9D" w:rsidRPr="00B71773" w:rsidRDefault="00875D9D" w:rsidP="00875D9D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highlight w:val="yellow"/>
        </w:rPr>
      </w:pPr>
      <w:r w:rsidRPr="00B71773">
        <w:rPr>
          <w:rFonts w:ascii="Times New Roman" w:hAnsi="Times New Roman"/>
          <w:sz w:val="26"/>
          <w:szCs w:val="26"/>
        </w:rPr>
        <w:t>- порядок определения налогооблагаемой базы.</w:t>
      </w:r>
    </w:p>
    <w:p w:rsidR="00875D9D" w:rsidRPr="00B71773" w:rsidRDefault="00875D9D" w:rsidP="00875D9D">
      <w:pPr>
        <w:pStyle w:val="a8"/>
        <w:numPr>
          <w:ilvl w:val="1"/>
          <w:numId w:val="34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</w:t>
      </w:r>
      <w:r w:rsidRPr="00B71773">
        <w:rPr>
          <w:rFonts w:ascii="Times New Roman" w:hAnsi="Times New Roman"/>
          <w:sz w:val="26"/>
          <w:szCs w:val="26"/>
          <w:lang w:val="en-US" w:bidi="en-US"/>
        </w:rPr>
        <w:t> </w:t>
      </w:r>
      <w:r w:rsidRPr="00B71773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</w:t>
      </w:r>
      <w:r w:rsidRPr="00B71773">
        <w:rPr>
          <w:rFonts w:ascii="Times New Roman" w:hAnsi="Times New Roman"/>
          <w:sz w:val="26"/>
          <w:szCs w:val="26"/>
          <w:lang w:val="en-US" w:bidi="en-US"/>
        </w:rPr>
        <w:t> </w:t>
      </w:r>
      <w:r w:rsidRPr="00B71773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</w:t>
      </w:r>
      <w:r w:rsidRPr="00B71773">
        <w:rPr>
          <w:rFonts w:ascii="Times New Roman" w:hAnsi="Times New Roman"/>
          <w:sz w:val="26"/>
          <w:szCs w:val="26"/>
          <w:lang w:val="en-US" w:bidi="en-US"/>
        </w:rPr>
        <w:t> </w:t>
      </w:r>
      <w:r w:rsidRPr="00B71773">
        <w:rPr>
          <w:rFonts w:ascii="Times New Roman" w:hAnsi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</w:t>
      </w:r>
      <w:r w:rsidRPr="00B71773">
        <w:rPr>
          <w:rFonts w:ascii="Times New Roman" w:hAnsi="Times New Roman"/>
          <w:sz w:val="26"/>
          <w:szCs w:val="26"/>
          <w:lang w:val="en-US" w:bidi="en-US"/>
        </w:rPr>
        <w:t> </w:t>
      </w:r>
      <w:r w:rsidRPr="00B71773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</w:t>
      </w:r>
      <w:r w:rsidRPr="00B71773">
        <w:rPr>
          <w:rFonts w:ascii="Times New Roman" w:hAnsi="Times New Roman"/>
          <w:sz w:val="26"/>
          <w:szCs w:val="26"/>
          <w:lang w:val="en-US" w:bidi="en-US"/>
        </w:rPr>
        <w:t> </w:t>
      </w:r>
      <w:r w:rsidRPr="00B71773">
        <w:rPr>
          <w:rFonts w:ascii="Times New Roman" w:hAnsi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</w:t>
      </w:r>
      <w:r w:rsidRPr="00B71773">
        <w:rPr>
          <w:rFonts w:ascii="Times New Roman" w:hAnsi="Times New Roman"/>
          <w:sz w:val="26"/>
          <w:szCs w:val="26"/>
          <w:lang w:val="en-US" w:bidi="en-US"/>
        </w:rPr>
        <w:t> </w:t>
      </w:r>
      <w:r w:rsidRPr="00B71773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</w:t>
      </w:r>
      <w:r w:rsidRPr="00B71773">
        <w:rPr>
          <w:rFonts w:ascii="Times New Roman" w:hAnsi="Times New Roman"/>
          <w:sz w:val="26"/>
          <w:szCs w:val="26"/>
          <w:lang w:val="en-US" w:bidi="en-US"/>
        </w:rPr>
        <w:t> </w:t>
      </w:r>
      <w:r w:rsidRPr="00B71773">
        <w:rPr>
          <w:rFonts w:ascii="Times New Roman" w:hAnsi="Times New Roman"/>
          <w:sz w:val="26"/>
          <w:szCs w:val="26"/>
          <w:lang w:bidi="en-US"/>
        </w:rPr>
        <w:t>меры, принимаемые по результатам проверки;</w:t>
      </w:r>
    </w:p>
    <w:p w:rsidR="00875D9D" w:rsidRPr="00B71773" w:rsidRDefault="00875D9D" w:rsidP="00875D9D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</w:t>
      </w:r>
      <w:r w:rsidRPr="00B71773">
        <w:rPr>
          <w:rFonts w:ascii="Times New Roman" w:hAnsi="Times New Roman"/>
          <w:sz w:val="26"/>
          <w:szCs w:val="26"/>
          <w:lang w:val="en-US" w:bidi="en-US"/>
        </w:rPr>
        <w:t> </w:t>
      </w:r>
      <w:r w:rsidRPr="00B71773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</w:t>
      </w:r>
      <w:r w:rsidRPr="00B71773">
        <w:rPr>
          <w:rFonts w:ascii="Times New Roman" w:hAnsi="Times New Roman"/>
          <w:sz w:val="26"/>
          <w:szCs w:val="26"/>
          <w:lang w:val="en-US" w:bidi="en-US"/>
        </w:rPr>
        <w:t> </w:t>
      </w:r>
      <w:r w:rsidRPr="00B71773">
        <w:rPr>
          <w:rFonts w:ascii="Times New Roman" w:hAnsi="Times New Roman"/>
          <w:sz w:val="26"/>
          <w:szCs w:val="26"/>
          <w:lang w:bidi="en-US"/>
        </w:rPr>
        <w:t>основания проведения и особенности внеплановых проверок.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 xml:space="preserve">6.6. Наличие базовых умений: 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- умение мыслить системно (стратегически);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- коммуникативные умения;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- умение оперативно принимать и реагировать управленческие решения;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875D9D" w:rsidRPr="00B71773" w:rsidRDefault="00875D9D" w:rsidP="00875D9D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- умение управлять изменениями.</w:t>
      </w:r>
    </w:p>
    <w:p w:rsidR="00875D9D" w:rsidRPr="00B71773" w:rsidRDefault="00875D9D" w:rsidP="00875D9D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875D9D" w:rsidRPr="00B71773" w:rsidRDefault="00875D9D" w:rsidP="00875D9D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- составление акта по результатам проведения камеральной налоговой проверки.</w:t>
      </w:r>
    </w:p>
    <w:p w:rsidR="00875D9D" w:rsidRPr="00B71773" w:rsidRDefault="00875D9D" w:rsidP="00875D9D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eastAsia="Calibri" w:hAnsi="Times New Roman"/>
          <w:sz w:val="26"/>
          <w:szCs w:val="26"/>
        </w:rPr>
        <w:t>Наличие функциональных умений:</w:t>
      </w:r>
    </w:p>
    <w:p w:rsidR="00875D9D" w:rsidRPr="00B71773" w:rsidRDefault="00875D9D" w:rsidP="00875D9D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875D9D" w:rsidRPr="00B71773" w:rsidRDefault="00875D9D" w:rsidP="00875D9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75D9D" w:rsidRPr="00B71773" w:rsidRDefault="00875D9D" w:rsidP="00875D9D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875D9D" w:rsidRPr="00B71773" w:rsidRDefault="00875D9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B7177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7905D6" w:rsidRPr="00B71773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B71773" w:rsidRDefault="00405C5D" w:rsidP="00405C5D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Pr="00B71773">
        <w:rPr>
          <w:rFonts w:ascii="Times New Roman" w:hAnsi="Times New Roman"/>
          <w:i/>
          <w:sz w:val="26"/>
          <w:szCs w:val="26"/>
          <w:lang w:eastAsia="ru-RU"/>
        </w:rPr>
        <w:t>государственного налогового инспектора,</w:t>
      </w:r>
      <w:r w:rsidRPr="00B71773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71773">
          <w:rPr>
            <w:rFonts w:ascii="Times New Roman" w:hAnsi="Times New Roman"/>
            <w:b/>
            <w:sz w:val="26"/>
            <w:szCs w:val="26"/>
            <w:lang w:eastAsia="ru-RU"/>
          </w:rPr>
          <w:t>статьями 14</w:t>
        </w:r>
      </w:hyperlink>
      <w:r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0" w:history="1">
        <w:r w:rsidRPr="00B71773">
          <w:rPr>
            <w:rFonts w:ascii="Times New Roman" w:hAnsi="Times New Roman"/>
            <w:b/>
            <w:sz w:val="26"/>
            <w:szCs w:val="26"/>
            <w:lang w:eastAsia="ru-RU"/>
          </w:rPr>
          <w:t>15</w:t>
        </w:r>
      </w:hyperlink>
      <w:r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1" w:history="1">
        <w:r w:rsidRPr="00B71773">
          <w:rPr>
            <w:rFonts w:ascii="Times New Roman" w:hAnsi="Times New Roman"/>
            <w:b/>
            <w:sz w:val="26"/>
            <w:szCs w:val="26"/>
            <w:lang w:eastAsia="ru-RU"/>
          </w:rPr>
          <w:t>17</w:t>
        </w:r>
      </w:hyperlink>
      <w:r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2" w:history="1">
        <w:r w:rsidRPr="00B71773">
          <w:rPr>
            <w:rFonts w:ascii="Times New Roman" w:hAnsi="Times New Roman"/>
            <w:b/>
            <w:sz w:val="26"/>
            <w:szCs w:val="26"/>
            <w:lang w:eastAsia="ru-RU"/>
          </w:rPr>
          <w:t>18</w:t>
        </w:r>
      </w:hyperlink>
      <w:r w:rsidRPr="00B71773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1773">
          <w:rPr>
            <w:rFonts w:ascii="Times New Roman" w:hAnsi="Times New Roman"/>
            <w:sz w:val="26"/>
            <w:szCs w:val="26"/>
            <w:lang w:eastAsia="ru-RU"/>
          </w:rPr>
          <w:lastRenderedPageBreak/>
          <w:t>2004 г</w:t>
        </w:r>
      </w:smartTag>
      <w:r w:rsidRPr="00B71773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B71773" w:rsidRDefault="00777E4F" w:rsidP="00EB0D78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Pr="00B71773">
        <w:rPr>
          <w:rFonts w:ascii="Times New Roman" w:hAnsi="Times New Roman"/>
          <w:i/>
          <w:sz w:val="26"/>
          <w:szCs w:val="26"/>
          <w:lang w:eastAsia="ru-RU"/>
        </w:rPr>
        <w:t xml:space="preserve">отдел камеральных проверок № </w:t>
      </w:r>
      <w:r w:rsidR="00A044D9" w:rsidRPr="00B71773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B71773">
        <w:rPr>
          <w:rFonts w:ascii="Times New Roman" w:hAnsi="Times New Roman"/>
          <w:i/>
          <w:sz w:val="26"/>
          <w:szCs w:val="26"/>
          <w:lang w:eastAsia="ru-RU"/>
        </w:rPr>
        <w:t>, государственный налоговый инспектор</w:t>
      </w:r>
      <w:r w:rsidRPr="00B71773">
        <w:rPr>
          <w:rFonts w:ascii="Times New Roman" w:hAnsi="Times New Roman"/>
          <w:sz w:val="26"/>
          <w:szCs w:val="26"/>
          <w:lang w:eastAsia="ru-RU"/>
        </w:rPr>
        <w:t xml:space="preserve"> обязан: 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)  осуществлять контроль за правильностью исчисления </w:t>
      </w:r>
      <w:r w:rsidR="00960E76" w:rsidRPr="00B71773">
        <w:rPr>
          <w:rFonts w:ascii="Times New Roman" w:hAnsi="Times New Roman" w:cs="Times New Roman"/>
          <w:sz w:val="26"/>
          <w:szCs w:val="26"/>
          <w:lang w:eastAsia="en-US"/>
        </w:rPr>
        <w:t>страховых взносов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;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осуществлять взаимодействие с правоохранительными и иными контролирующими органами по предмету деятельности Отдела;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принимать меры к плательщикам, нарушившим законодательство.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) выполнять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) проводить камеральный анализ налоговых </w:t>
      </w:r>
      <w:r w:rsidR="00960E76" w:rsidRPr="00B71773">
        <w:rPr>
          <w:rFonts w:ascii="Times New Roman" w:hAnsi="Times New Roman" w:cs="Times New Roman"/>
          <w:sz w:val="26"/>
          <w:szCs w:val="26"/>
          <w:lang w:eastAsia="en-US"/>
        </w:rPr>
        <w:t>расчетов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и иных документов, служащих основанием для исчисления и уплаты налогов и сборов;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) проводить камеральные налоговые проверки налоговых </w:t>
      </w:r>
      <w:r w:rsidR="00960E76" w:rsidRPr="00B71773">
        <w:rPr>
          <w:rFonts w:ascii="Times New Roman" w:hAnsi="Times New Roman" w:cs="Times New Roman"/>
          <w:sz w:val="26"/>
          <w:szCs w:val="26"/>
          <w:lang w:eastAsia="en-US"/>
        </w:rPr>
        <w:t>расчетов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15035F" w:rsidRPr="00B71773" w:rsidRDefault="00B261B0" w:rsidP="0015035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="00960E76" w:rsidRPr="00B71773">
        <w:rPr>
          <w:rFonts w:ascii="Times New Roman" w:hAnsi="Times New Roman" w:cs="Times New Roman"/>
          <w:sz w:val="26"/>
          <w:szCs w:val="26"/>
          <w:lang w:eastAsia="en-US"/>
        </w:rPr>
        <w:t>)</w:t>
      </w:r>
      <w:r w:rsidR="0015035F" w:rsidRPr="00B71773">
        <w:rPr>
          <w:rFonts w:ascii="Times New Roman" w:hAnsi="Times New Roman" w:cs="Times New Roman"/>
          <w:sz w:val="26"/>
          <w:szCs w:val="26"/>
        </w:rPr>
        <w:t xml:space="preserve"> проводить анализ расчетов по страховым взносам представленных лицами, производящими выплаты и иные вознаграждения физическим лицам, </w:t>
      </w:r>
    </w:p>
    <w:p w:rsidR="00F1514C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9</w:t>
      </w:r>
      <w:r w:rsidR="00F1514C" w:rsidRPr="00B71773">
        <w:rPr>
          <w:rFonts w:ascii="Times New Roman" w:hAnsi="Times New Roman" w:cs="Times New Roman"/>
          <w:sz w:val="26"/>
          <w:szCs w:val="26"/>
          <w:lang w:eastAsia="en-US"/>
        </w:rPr>
        <w:t>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CD1301" w:rsidRPr="00B71773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) осуществлять мониторинг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CD1301" w:rsidRPr="00B71773" w:rsidRDefault="00C62939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истребовать информацию о деятельности налогоплательщиков из внешних источников, от других организаций; информации от правоохранительных  и других контролирующих органов. Мониторинг и анализ указанной информации в целях качественного и результативного проведения контрольных мероприятий;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) готовить и передавать в </w:t>
      </w:r>
      <w:r w:rsidR="00A1494B" w:rsidRPr="00B71773">
        <w:rPr>
          <w:rFonts w:ascii="Times New Roman" w:hAnsi="Times New Roman" w:cs="Times New Roman"/>
          <w:sz w:val="26"/>
          <w:szCs w:val="26"/>
          <w:lang w:eastAsia="en-US"/>
        </w:rPr>
        <w:t>правовой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отдел материалы для обеспечения производства и для производства дел о нарушениях законодательства о налогах и сборах;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>) участвовать в производстве по делам об административных правонарушениях в соответствии со ст.15.5, 15.6,</w:t>
      </w:r>
      <w:r w:rsidR="00F1514C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15.25,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19.4 КоА</w:t>
      </w:r>
      <w:r w:rsidR="00DF3A48" w:rsidRPr="00B71773">
        <w:rPr>
          <w:rFonts w:ascii="Times New Roman" w:hAnsi="Times New Roman" w:cs="Times New Roman"/>
          <w:sz w:val="26"/>
          <w:szCs w:val="26"/>
          <w:lang w:eastAsia="en-US"/>
        </w:rPr>
        <w:t>П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(составлять протоколы об административных правонарушениях);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>) нести полную ответственность за своевременность и качество проведения проверки;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>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CD1301" w:rsidRPr="00B71773" w:rsidRDefault="001E21D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налогоплательщиком;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CD1301" w:rsidRPr="00B71773" w:rsidRDefault="00A661F7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19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0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>) передавать в сектор предпроверочного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) принимать меры по применению штрафных санкций за нарушение налогового законодательства в соответствии со ст.112, 119, 119.1, 122, </w:t>
      </w:r>
      <w:r w:rsidR="00DC6663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123, 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>126,</w:t>
      </w:r>
      <w:r w:rsidR="00F162AF">
        <w:rPr>
          <w:rFonts w:ascii="Times New Roman" w:hAnsi="Times New Roman" w:cs="Times New Roman"/>
          <w:sz w:val="26"/>
          <w:szCs w:val="26"/>
          <w:lang w:eastAsia="en-US"/>
        </w:rPr>
        <w:t xml:space="preserve"> 129,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135.1 НК РФ;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>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>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F1514C" w:rsidRPr="00B71773" w:rsidRDefault="00A661F7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24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) </w:t>
      </w:r>
      <w:r w:rsidR="00F1514C" w:rsidRPr="00B71773">
        <w:rPr>
          <w:rFonts w:ascii="Times New Roman" w:hAnsi="Times New Roman" w:cs="Times New Roman"/>
          <w:sz w:val="26"/>
          <w:szCs w:val="26"/>
          <w:lang w:eastAsia="en-US"/>
        </w:rPr>
        <w:t>использовать в своей ра</w:t>
      </w:r>
      <w:r w:rsidR="00F162AF">
        <w:rPr>
          <w:rFonts w:ascii="Times New Roman" w:hAnsi="Times New Roman" w:cs="Times New Roman"/>
          <w:sz w:val="26"/>
          <w:szCs w:val="26"/>
          <w:lang w:eastAsia="en-US"/>
        </w:rPr>
        <w:t>боте программы системы ЭОД, АИС Налог-</w:t>
      </w:r>
      <w:r w:rsidR="00F1514C" w:rsidRPr="00B71773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F5001D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, ГП-3, СЭД </w:t>
      </w:r>
      <w:r w:rsidR="00F1514C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и др.;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владеть навыками работы на компьютере, знать необходимые для работы программы «Системы ЭОД»</w:t>
      </w:r>
      <w:r w:rsidR="00F162AF">
        <w:rPr>
          <w:rFonts w:ascii="Times New Roman" w:hAnsi="Times New Roman" w:cs="Times New Roman"/>
          <w:sz w:val="26"/>
          <w:szCs w:val="26"/>
          <w:lang w:eastAsia="en-US"/>
        </w:rPr>
        <w:t>, АИС Налог-3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(ветки, связанные с планированием и проведением камеральных проверок), «Office» (Консультант, Word, Excel, справочник телефонов) и другие программы необходимые для работы; </w:t>
      </w:r>
    </w:p>
    <w:p w:rsidR="00CD1301" w:rsidRPr="00B71773" w:rsidRDefault="00A661F7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26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CD1301" w:rsidRPr="00B71773" w:rsidRDefault="00A661F7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27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выполнять другие поручения и распоряжения начальника отдела в пределах функций, возложенных на отдел;</w:t>
      </w:r>
    </w:p>
    <w:p w:rsidR="00CD1301" w:rsidRPr="00B71773" w:rsidRDefault="00A661F7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28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обеспечивать сохранность документов, принятых от налогоплательщиков для проведения камеральных проверок;</w:t>
      </w:r>
    </w:p>
    <w:p w:rsidR="00CD1301" w:rsidRPr="00B71773" w:rsidRDefault="00A661F7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29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CD1301" w:rsidRPr="00B71773" w:rsidRDefault="00A661F7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30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CD1301" w:rsidRPr="00B71773" w:rsidRDefault="00A661F7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31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вести в установленном порядке делопроизводство в отделе;</w:t>
      </w:r>
    </w:p>
    <w:p w:rsidR="00CD1301" w:rsidRPr="00B71773" w:rsidRDefault="00CD1301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Pr="00B71773">
        <w:rPr>
          <w:rFonts w:ascii="Times New Roman" w:hAnsi="Times New Roman" w:cs="Times New Roman"/>
          <w:sz w:val="26"/>
          <w:szCs w:val="26"/>
          <w:lang w:eastAsia="en-US"/>
        </w:rPr>
        <w:t>) участвовать в подготовке ответов на письменные запросы налогоплательщиков;</w:t>
      </w:r>
    </w:p>
    <w:p w:rsidR="00CD1301" w:rsidRPr="00B71773" w:rsidRDefault="00A45783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C62939" w:rsidRPr="00B71773">
        <w:rPr>
          <w:rFonts w:ascii="Times New Roman" w:hAnsi="Times New Roman" w:cs="Times New Roman"/>
          <w:sz w:val="26"/>
          <w:szCs w:val="26"/>
          <w:lang w:eastAsia="en-US"/>
        </w:rPr>
        <w:t>)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CD1301" w:rsidRPr="00B71773" w:rsidRDefault="00B261B0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A661F7" w:rsidRPr="00B71773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 обеспечивать аккуратный внешний вид рабочего места, его чистоту и порядок.</w:t>
      </w:r>
    </w:p>
    <w:p w:rsidR="00CD1301" w:rsidRPr="00B71773" w:rsidRDefault="00A661F7" w:rsidP="00C6293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71773">
        <w:rPr>
          <w:rFonts w:ascii="Times New Roman" w:hAnsi="Times New Roman" w:cs="Times New Roman"/>
          <w:sz w:val="26"/>
          <w:szCs w:val="26"/>
          <w:lang w:eastAsia="en-US"/>
        </w:rPr>
        <w:t>36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) обеспечивать качественное и своевременное ведение информационного ресурса «Камеральные проверки», «Досье налогоплательщика» и др.</w:t>
      </w:r>
      <w:r w:rsidR="006E7C19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>ресурсы</w:t>
      </w:r>
      <w:r w:rsidR="006E7C19" w:rsidRPr="00B71773">
        <w:rPr>
          <w:rFonts w:ascii="Times New Roman" w:hAnsi="Times New Roman" w:cs="Times New Roman"/>
          <w:sz w:val="26"/>
          <w:szCs w:val="26"/>
          <w:lang w:eastAsia="en-US"/>
        </w:rPr>
        <w:t>,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t xml:space="preserve"> обязательные к </w:t>
      </w:r>
      <w:r w:rsidR="00CD1301" w:rsidRPr="00B71773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заполнению при проведении контрольных мероприятий;</w:t>
      </w:r>
    </w:p>
    <w:p w:rsidR="00CD1301" w:rsidRPr="00B71773" w:rsidRDefault="00A661F7" w:rsidP="00C62939">
      <w:pPr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37</w:t>
      </w:r>
      <w:r w:rsidR="00CD1301" w:rsidRPr="00B71773">
        <w:rPr>
          <w:rFonts w:ascii="Times New Roman" w:hAnsi="Times New Roman"/>
          <w:sz w:val="26"/>
          <w:szCs w:val="26"/>
        </w:rPr>
        <w:t>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CD1301" w:rsidRPr="00B71773" w:rsidRDefault="00A661F7" w:rsidP="00C62939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38</w:t>
      </w:r>
      <w:r w:rsidR="00CD1301" w:rsidRPr="00B71773">
        <w:rPr>
          <w:rFonts w:ascii="Times New Roman" w:hAnsi="Times New Roman"/>
          <w:sz w:val="26"/>
          <w:szCs w:val="26"/>
        </w:rPr>
        <w:t>) передавать в правовой</w:t>
      </w:r>
      <w:r w:rsidR="00901E51" w:rsidRPr="00B71773">
        <w:rPr>
          <w:rFonts w:ascii="Times New Roman" w:hAnsi="Times New Roman"/>
          <w:sz w:val="26"/>
          <w:szCs w:val="26"/>
        </w:rPr>
        <w:t xml:space="preserve"> отдел</w:t>
      </w:r>
      <w:r w:rsidR="00CD1301" w:rsidRPr="00B71773">
        <w:rPr>
          <w:rFonts w:ascii="Times New Roman" w:hAnsi="Times New Roman"/>
          <w:sz w:val="26"/>
          <w:szCs w:val="26"/>
        </w:rPr>
        <w:t xml:space="preserve">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CD1301" w:rsidRPr="00B71773" w:rsidRDefault="00A661F7" w:rsidP="00C62939">
      <w:pPr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39</w:t>
      </w:r>
      <w:r w:rsidR="00CD1301" w:rsidRPr="00B71773">
        <w:rPr>
          <w:rFonts w:ascii="Times New Roman" w:hAnsi="Times New Roman"/>
          <w:sz w:val="26"/>
          <w:szCs w:val="26"/>
        </w:rPr>
        <w:t>) заблаговременно уведомлять налогоплательщиков о дате и времени рассмотрения материалов камеральной налоговой проверки;</w:t>
      </w:r>
    </w:p>
    <w:p w:rsidR="00CD1301" w:rsidRPr="00B71773" w:rsidRDefault="00CD1301" w:rsidP="00C62939">
      <w:pPr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4</w:t>
      </w:r>
      <w:r w:rsidR="00A661F7" w:rsidRPr="00B71773">
        <w:rPr>
          <w:rFonts w:ascii="Times New Roman" w:hAnsi="Times New Roman"/>
          <w:sz w:val="26"/>
          <w:szCs w:val="26"/>
        </w:rPr>
        <w:t>0</w:t>
      </w:r>
      <w:r w:rsidRPr="00B71773">
        <w:rPr>
          <w:rFonts w:ascii="Times New Roman" w:hAnsi="Times New Roman"/>
          <w:sz w:val="26"/>
          <w:szCs w:val="26"/>
        </w:rPr>
        <w:t>) подготавливать и направлять решение о привлечении (об отказе)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CD1301" w:rsidRPr="00B71773" w:rsidRDefault="00CD1301" w:rsidP="00C62939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4</w:t>
      </w:r>
      <w:r w:rsidR="00A661F7" w:rsidRPr="00B71773">
        <w:rPr>
          <w:rFonts w:ascii="Times New Roman" w:hAnsi="Times New Roman"/>
          <w:sz w:val="26"/>
          <w:szCs w:val="26"/>
        </w:rPr>
        <w:t>1</w:t>
      </w:r>
      <w:r w:rsidRPr="00B71773">
        <w:rPr>
          <w:rFonts w:ascii="Times New Roman" w:hAnsi="Times New Roman"/>
          <w:sz w:val="26"/>
          <w:szCs w:val="26"/>
        </w:rPr>
        <w:t>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F1514C" w:rsidRPr="00B71773" w:rsidRDefault="00A45783" w:rsidP="00C62939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4</w:t>
      </w:r>
      <w:r w:rsidR="00A661F7" w:rsidRPr="00B71773">
        <w:rPr>
          <w:rFonts w:ascii="Times New Roman" w:hAnsi="Times New Roman"/>
          <w:sz w:val="26"/>
          <w:szCs w:val="26"/>
        </w:rPr>
        <w:t>2</w:t>
      </w:r>
      <w:r w:rsidR="00F1514C" w:rsidRPr="00B71773">
        <w:rPr>
          <w:rFonts w:ascii="Times New Roman" w:hAnsi="Times New Roman"/>
          <w:sz w:val="26"/>
          <w:szCs w:val="26"/>
        </w:rPr>
        <w:t>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F1514C" w:rsidRPr="00B71773" w:rsidRDefault="00B261B0" w:rsidP="00C62939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4</w:t>
      </w:r>
      <w:r w:rsidR="00A661F7" w:rsidRPr="00B71773">
        <w:rPr>
          <w:rFonts w:ascii="Times New Roman" w:hAnsi="Times New Roman"/>
          <w:sz w:val="26"/>
          <w:szCs w:val="26"/>
        </w:rPr>
        <w:t>3</w:t>
      </w:r>
      <w:r w:rsidR="00F1514C" w:rsidRPr="00B71773">
        <w:rPr>
          <w:rFonts w:ascii="Times New Roman" w:hAnsi="Times New Roman"/>
          <w:sz w:val="26"/>
          <w:szCs w:val="26"/>
        </w:rPr>
        <w:t>) 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="00F1514C" w:rsidRPr="00B71773">
        <w:rPr>
          <w:rFonts w:ascii="Times New Roman" w:hAnsi="Times New Roman"/>
          <w:iCs/>
          <w:spacing w:val="20"/>
          <w:sz w:val="26"/>
          <w:szCs w:val="26"/>
        </w:rPr>
        <w:t xml:space="preserve">, </w:t>
      </w:r>
      <w:r w:rsidR="00F1514C" w:rsidRPr="00B71773">
        <w:rPr>
          <w:rFonts w:ascii="Times New Roman" w:hAnsi="Times New Roman"/>
          <w:sz w:val="26"/>
          <w:szCs w:val="26"/>
        </w:rPr>
        <w:t>отнесенным к компетенции Отдела.</w:t>
      </w:r>
    </w:p>
    <w:p w:rsidR="00F1514C" w:rsidRPr="00B71773" w:rsidRDefault="00A661F7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44</w:t>
      </w:r>
      <w:r w:rsidR="00F1514C" w:rsidRPr="00B71773">
        <w:rPr>
          <w:rFonts w:ascii="Times New Roman" w:hAnsi="Times New Roman"/>
          <w:sz w:val="26"/>
          <w:szCs w:val="26"/>
        </w:rPr>
        <w:t>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F1514C" w:rsidRPr="00B71773" w:rsidRDefault="00A661F7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45</w:t>
      </w:r>
      <w:r w:rsidR="00F1514C" w:rsidRPr="00B71773">
        <w:rPr>
          <w:rFonts w:ascii="Times New Roman" w:hAnsi="Times New Roman"/>
          <w:sz w:val="26"/>
          <w:szCs w:val="26"/>
        </w:rPr>
        <w:t xml:space="preserve">) </w:t>
      </w:r>
      <w:r w:rsidR="00F1514C" w:rsidRPr="00B71773">
        <w:rPr>
          <w:rFonts w:ascii="Times New Roman" w:hAnsi="Times New Roman"/>
          <w:bCs/>
          <w:sz w:val="26"/>
          <w:szCs w:val="26"/>
        </w:rPr>
        <w:t>подготавливать материалы (справки, обзоры, обобщения и др.) по вопросам</w:t>
      </w:r>
      <w:r w:rsidR="00F1514C" w:rsidRPr="00B71773">
        <w:rPr>
          <w:rFonts w:ascii="Times New Roman" w:hAnsi="Times New Roman"/>
          <w:sz w:val="26"/>
          <w:szCs w:val="26"/>
        </w:rPr>
        <w:t>, отнесенным к компетенции Отдела,</w:t>
      </w:r>
      <w:r w:rsidR="00F1514C" w:rsidRPr="00B71773">
        <w:rPr>
          <w:rFonts w:ascii="Times New Roman" w:hAnsi="Times New Roman"/>
          <w:bCs/>
          <w:sz w:val="26"/>
          <w:szCs w:val="26"/>
        </w:rPr>
        <w:t xml:space="preserve"> принимать участие в совещаниях, рабочих группах, комиссиях по указанию руководства.</w:t>
      </w:r>
    </w:p>
    <w:p w:rsidR="00F1514C" w:rsidRPr="00B71773" w:rsidRDefault="00A661F7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bCs/>
          <w:sz w:val="26"/>
          <w:szCs w:val="26"/>
        </w:rPr>
        <w:t>46</w:t>
      </w:r>
      <w:r w:rsidR="00F1514C" w:rsidRPr="00B71773">
        <w:rPr>
          <w:rFonts w:ascii="Times New Roman" w:hAnsi="Times New Roman"/>
          <w:bCs/>
          <w:sz w:val="26"/>
          <w:szCs w:val="26"/>
        </w:rPr>
        <w:t xml:space="preserve">) </w:t>
      </w:r>
      <w:r w:rsidR="00F1514C" w:rsidRPr="00B71773">
        <w:rPr>
          <w:rFonts w:ascii="Times New Roman" w:hAnsi="Times New Roman"/>
          <w:sz w:val="26"/>
          <w:szCs w:val="26"/>
        </w:rPr>
        <w:t>выполнять иные поручен</w:t>
      </w:r>
      <w:r w:rsidR="009E667B" w:rsidRPr="00B71773">
        <w:rPr>
          <w:rFonts w:ascii="Times New Roman" w:hAnsi="Times New Roman"/>
          <w:sz w:val="26"/>
          <w:szCs w:val="26"/>
        </w:rPr>
        <w:t>ия  в рамках компетенции отдела.</w:t>
      </w:r>
    </w:p>
    <w:p w:rsidR="009E667B" w:rsidRPr="00B71773" w:rsidRDefault="009E667B" w:rsidP="00C62939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13DC8" w:rsidRPr="00B71773" w:rsidRDefault="00B332DF" w:rsidP="007905D6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B71773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B71773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B71773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B71773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234875" w:rsidRPr="00B71773">
        <w:rPr>
          <w:rFonts w:ascii="Times New Roman" w:hAnsi="Times New Roman"/>
          <w:i/>
          <w:sz w:val="26"/>
          <w:szCs w:val="26"/>
          <w:lang w:eastAsia="ru-RU"/>
        </w:rPr>
        <w:t>государственный налоговый инспектор</w:t>
      </w:r>
      <w:r w:rsidR="00234875" w:rsidRPr="00B71773">
        <w:rPr>
          <w:rFonts w:ascii="Times New Roman" w:hAnsi="Times New Roman"/>
          <w:sz w:val="26"/>
          <w:szCs w:val="26"/>
          <w:lang w:eastAsia="ru-RU"/>
        </w:rPr>
        <w:t xml:space="preserve"> имеет право</w:t>
      </w:r>
      <w:r w:rsidR="00EB0D78" w:rsidRPr="00B71773">
        <w:rPr>
          <w:rFonts w:ascii="Times New Roman" w:hAnsi="Times New Roman"/>
          <w:sz w:val="26"/>
          <w:szCs w:val="26"/>
          <w:lang w:eastAsia="ru-RU"/>
        </w:rPr>
        <w:t xml:space="preserve"> на</w:t>
      </w:r>
      <w:r w:rsidR="00234875" w:rsidRPr="00B71773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A661F7" w:rsidRPr="00B71773" w:rsidRDefault="00A661F7" w:rsidP="00A661F7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A661F7" w:rsidRPr="00B71773" w:rsidRDefault="00A661F7" w:rsidP="00A661F7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A661F7" w:rsidRPr="00B71773" w:rsidRDefault="00A661F7" w:rsidP="00A661F7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A661F7" w:rsidRPr="00B71773" w:rsidRDefault="00A661F7" w:rsidP="00A661F7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A661F7" w:rsidRPr="00B71773" w:rsidRDefault="00A661F7" w:rsidP="00A661F7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661F7" w:rsidRPr="00B71773" w:rsidRDefault="00A661F7" w:rsidP="00A661F7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661F7" w:rsidRPr="00B71773" w:rsidRDefault="00A661F7" w:rsidP="00A661F7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lastRenderedPageBreak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A661F7" w:rsidRPr="00B71773" w:rsidRDefault="00A661F7" w:rsidP="00A661F7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4CA6" w:rsidRPr="00B71773" w:rsidRDefault="00A661F7" w:rsidP="00A661F7">
      <w:pPr>
        <w:pStyle w:val="a8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201CE" w:rsidRPr="00B71773" w:rsidRDefault="009E667B" w:rsidP="001E1906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i/>
          <w:sz w:val="26"/>
          <w:szCs w:val="26"/>
        </w:rPr>
        <w:t>Г</w:t>
      </w:r>
      <w:r w:rsidR="00F13DC8" w:rsidRPr="00B71773">
        <w:rPr>
          <w:rFonts w:ascii="Times New Roman" w:hAnsi="Times New Roman"/>
          <w:i/>
          <w:sz w:val="26"/>
          <w:szCs w:val="26"/>
        </w:rPr>
        <w:t>осударственный налоговый инспектор</w:t>
      </w:r>
      <w:r w:rsidR="00F13DC8" w:rsidRPr="00B71773">
        <w:rPr>
          <w:rFonts w:ascii="Times New Roman" w:hAnsi="Times New Roman"/>
          <w:sz w:val="26"/>
          <w:szCs w:val="26"/>
        </w:rPr>
        <w:t xml:space="preserve"> </w:t>
      </w:r>
      <w:r w:rsidR="00405C5D" w:rsidRPr="00B71773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F13DC8" w:rsidRPr="00B71773">
        <w:rPr>
          <w:rFonts w:ascii="Times New Roman" w:hAnsi="Times New Roman"/>
          <w:sz w:val="26"/>
          <w:szCs w:val="26"/>
          <w:lang w:eastAsia="ru-RU"/>
        </w:rPr>
        <w:t xml:space="preserve">иные </w:t>
      </w:r>
      <w:r w:rsidR="00405C5D" w:rsidRPr="00B71773">
        <w:rPr>
          <w:rFonts w:ascii="Times New Roman" w:hAnsi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B71773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405C5D" w:rsidRPr="00B71773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B71773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405C5D" w:rsidRPr="00B71773">
        <w:rPr>
          <w:rFonts w:ascii="Times New Roman" w:hAnsi="Times New Roman"/>
          <w:sz w:val="26"/>
          <w:szCs w:val="26"/>
          <w:lang w:eastAsia="ru-RU"/>
        </w:rPr>
        <w:t>. N 506</w:t>
      </w:r>
      <w:r w:rsidR="00F13DC8" w:rsidRPr="00B71773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F13DC8" w:rsidRPr="00B71773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405C5D" w:rsidRPr="00B71773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13DC8" w:rsidRPr="00B71773">
        <w:rPr>
          <w:rFonts w:ascii="Times New Roman" w:hAnsi="Times New Roman"/>
          <w:sz w:val="26"/>
          <w:szCs w:val="26"/>
          <w:lang w:eastAsia="ru-RU"/>
        </w:rPr>
        <w:t>П</w:t>
      </w:r>
      <w:r w:rsidR="00405C5D" w:rsidRPr="00B71773">
        <w:rPr>
          <w:rFonts w:ascii="Times New Roman" w:hAnsi="Times New Roman"/>
          <w:sz w:val="26"/>
          <w:szCs w:val="26"/>
          <w:lang w:eastAsia="ru-RU"/>
        </w:rPr>
        <w:t>оложением о</w:t>
      </w:r>
      <w:r w:rsidR="00F13DC8" w:rsidRPr="00B71773">
        <w:rPr>
          <w:rFonts w:ascii="Times New Roman" w:hAnsi="Times New Roman"/>
          <w:sz w:val="26"/>
          <w:szCs w:val="26"/>
          <w:lang w:eastAsia="ru-RU"/>
        </w:rPr>
        <w:t xml:space="preserve"> Межрайонной ИФНС России №12 по Приморскому краю,</w:t>
      </w:r>
      <w:r w:rsidR="00405C5D" w:rsidRPr="00B71773">
        <w:rPr>
          <w:rFonts w:ascii="Times New Roman" w:hAnsi="Times New Roman"/>
          <w:sz w:val="26"/>
          <w:szCs w:val="26"/>
          <w:lang w:eastAsia="ru-RU"/>
        </w:rPr>
        <w:t xml:space="preserve"> утвержденным руководителем Управления ФНС России по Приморскому краю </w:t>
      </w:r>
      <w:r w:rsidR="00E84546">
        <w:rPr>
          <w:rFonts w:ascii="Times New Roman" w:hAnsi="Times New Roman"/>
          <w:sz w:val="26"/>
          <w:szCs w:val="26"/>
          <w:lang w:eastAsia="ru-RU"/>
        </w:rPr>
        <w:t>22 сентября 2020</w:t>
      </w:r>
      <w:r w:rsidR="00E84546" w:rsidRPr="00A243AE">
        <w:rPr>
          <w:rFonts w:ascii="Times New Roman" w:hAnsi="Times New Roman"/>
          <w:sz w:val="26"/>
          <w:szCs w:val="26"/>
          <w:lang w:eastAsia="ru-RU"/>
        </w:rPr>
        <w:t xml:space="preserve"> </w:t>
      </w:r>
      <w:bookmarkStart w:id="3" w:name="_GoBack"/>
      <w:bookmarkEnd w:id="3"/>
      <w:r w:rsidR="00405C5D" w:rsidRPr="00B71773">
        <w:rPr>
          <w:rFonts w:ascii="Times New Roman" w:hAnsi="Times New Roman"/>
          <w:sz w:val="26"/>
          <w:szCs w:val="26"/>
          <w:lang w:eastAsia="ru-RU"/>
        </w:rPr>
        <w:t>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B7177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D2DB2" w:rsidRPr="00B71773" w:rsidRDefault="002C30C3" w:rsidP="009E667B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</w:rPr>
        <w:t xml:space="preserve">во исполнение обязанностей, возложенных настоящей должностной инструкцией, </w:t>
      </w:r>
      <w:r w:rsidRPr="00B71773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Pr="00B71773">
        <w:rPr>
          <w:rFonts w:ascii="Times New Roman" w:hAnsi="Times New Roman"/>
          <w:sz w:val="26"/>
          <w:szCs w:val="26"/>
        </w:rPr>
        <w:t xml:space="preserve"> отдела камеральных проверок №3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</w:t>
      </w:r>
      <w:r w:rsidR="00CD2DB2" w:rsidRPr="00B71773">
        <w:rPr>
          <w:rFonts w:ascii="Times New Roman" w:hAnsi="Times New Roman"/>
          <w:sz w:val="26"/>
          <w:szCs w:val="26"/>
          <w:lang w:eastAsia="ru-RU"/>
        </w:rPr>
        <w:t>;</w:t>
      </w:r>
    </w:p>
    <w:p w:rsidR="002C30C3" w:rsidRPr="00B71773" w:rsidRDefault="002C30C3" w:rsidP="009E667B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</w:rPr>
        <w:t>проведение контрольных мероприятий в отношении плательщиков страховых взносов и налога на доходы физических лиц;</w:t>
      </w:r>
    </w:p>
    <w:p w:rsidR="002C30C3" w:rsidRPr="00B71773" w:rsidRDefault="002C30C3" w:rsidP="009E667B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</w:rPr>
        <w:t>проведение мероприятий по поступающим запросам других налоговых органов, направление ответов на запросы в установленные сроки;</w:t>
      </w:r>
    </w:p>
    <w:p w:rsidR="002C30C3" w:rsidRPr="00B71773" w:rsidRDefault="002C30C3" w:rsidP="009E667B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соблюдает требований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2C30C3" w:rsidRPr="00B71773" w:rsidRDefault="002C30C3" w:rsidP="009E667B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обеспечивает сохранность документов, в том числе служебного удостоверения;</w:t>
      </w:r>
    </w:p>
    <w:p w:rsidR="00167FBB" w:rsidRPr="00B71773" w:rsidRDefault="002C30C3" w:rsidP="009E667B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142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B71773" w:rsidRDefault="002C30C3" w:rsidP="005816ED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i/>
          <w:sz w:val="26"/>
          <w:szCs w:val="26"/>
        </w:rPr>
        <w:t>Г</w:t>
      </w:r>
      <w:r w:rsidR="00167FBB" w:rsidRPr="00B71773">
        <w:rPr>
          <w:rFonts w:ascii="Times New Roman" w:hAnsi="Times New Roman" w:cs="Times New Roman"/>
          <w:i/>
          <w:sz w:val="26"/>
          <w:szCs w:val="26"/>
        </w:rPr>
        <w:t>осударственный налоговый инспектор</w:t>
      </w:r>
      <w:r w:rsidR="00167FBB" w:rsidRPr="00B71773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</w:t>
      </w:r>
      <w:r w:rsidR="000D0E78" w:rsidRPr="00B71773">
        <w:rPr>
          <w:rFonts w:ascii="Times New Roman" w:hAnsi="Times New Roman" w:cs="Times New Roman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B717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0EA7" w:rsidRPr="00B71773" w:rsidRDefault="009E667B" w:rsidP="009E667B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- </w:t>
      </w:r>
      <w:r w:rsidR="003E0EA7" w:rsidRPr="00B7177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Pr="00B71773">
        <w:rPr>
          <w:rFonts w:ascii="Times New Roman" w:hAnsi="Times New Roman" w:cs="Times New Roman"/>
          <w:sz w:val="26"/>
          <w:szCs w:val="26"/>
        </w:rPr>
        <w:t>отдел камеральных проверок №3</w:t>
      </w:r>
      <w:r w:rsidR="003E0EA7" w:rsidRPr="00B71773">
        <w:rPr>
          <w:rFonts w:ascii="Times New Roman" w:hAnsi="Times New Roman" w:cs="Times New Roman"/>
          <w:sz w:val="26"/>
          <w:szCs w:val="26"/>
        </w:rPr>
        <w:t>;</w:t>
      </w:r>
    </w:p>
    <w:p w:rsidR="003E0EA7" w:rsidRPr="00B71773" w:rsidRDefault="009E667B" w:rsidP="009E667B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 - </w:t>
      </w:r>
      <w:r w:rsidR="003E0EA7" w:rsidRPr="00B7177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E0EA7" w:rsidRPr="00B71773" w:rsidRDefault="009E667B" w:rsidP="009E667B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 </w:t>
      </w:r>
      <w:r w:rsidR="003E0EA7" w:rsidRPr="00B71773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0EA7" w:rsidRPr="00B71773" w:rsidRDefault="009E667B" w:rsidP="009E667B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 - </w:t>
      </w:r>
      <w:r w:rsidR="003E0EA7" w:rsidRPr="00B71773">
        <w:rPr>
          <w:rFonts w:ascii="Times New Roman" w:hAnsi="Times New Roman" w:cs="Times New Roman"/>
          <w:sz w:val="26"/>
          <w:szCs w:val="26"/>
        </w:rPr>
        <w:t xml:space="preserve">за действие или бездействие, приведшее к нарушению прав и законных </w:t>
      </w:r>
      <w:r w:rsidR="003E0EA7" w:rsidRPr="00B71773">
        <w:rPr>
          <w:rFonts w:ascii="Times New Roman" w:hAnsi="Times New Roman" w:cs="Times New Roman"/>
          <w:sz w:val="26"/>
          <w:szCs w:val="26"/>
        </w:rPr>
        <w:lastRenderedPageBreak/>
        <w:t>интересов граждан;</w:t>
      </w:r>
    </w:p>
    <w:p w:rsidR="003E0EA7" w:rsidRPr="00B71773" w:rsidRDefault="009E667B" w:rsidP="009E667B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 - </w:t>
      </w:r>
      <w:r w:rsidR="003E0EA7" w:rsidRPr="00B7177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E0EA7" w:rsidRPr="00B71773" w:rsidRDefault="00FF53F2" w:rsidP="009E667B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 - </w:t>
      </w:r>
      <w:r w:rsidR="003E0EA7" w:rsidRPr="00B7177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E0EA7" w:rsidRPr="00B71773" w:rsidRDefault="00FF53F2" w:rsidP="009E667B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 - </w:t>
      </w:r>
      <w:r w:rsidR="003E0EA7" w:rsidRPr="00B7177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</w:t>
      </w:r>
      <w:r w:rsidR="00E165AE" w:rsidRPr="00B71773">
        <w:rPr>
          <w:rFonts w:ascii="Times New Roman" w:hAnsi="Times New Roman" w:cs="Times New Roman"/>
          <w:sz w:val="26"/>
          <w:szCs w:val="26"/>
        </w:rPr>
        <w:t>ательством о гражданской службе;</w:t>
      </w:r>
    </w:p>
    <w:p w:rsidR="003E0EA7" w:rsidRPr="00B71773" w:rsidRDefault="00FF53F2" w:rsidP="009E667B">
      <w:pPr>
        <w:pStyle w:val="ConsPlusNormal"/>
        <w:tabs>
          <w:tab w:val="left" w:pos="142"/>
        </w:tabs>
        <w:spacing w:before="20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 -</w:t>
      </w:r>
      <w:r w:rsidR="003E0EA7" w:rsidRPr="00B71773">
        <w:rPr>
          <w:rFonts w:ascii="Times New Roman" w:hAnsi="Times New Roman" w:cs="Times New Roman"/>
          <w:sz w:val="26"/>
          <w:szCs w:val="26"/>
        </w:rPr>
        <w:t>за невыполнение государственным служащим должностной обязанности, предусмотренной частью 1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46CD4" w:rsidRPr="00B71773" w:rsidRDefault="00546CD4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3130B" w:rsidRPr="00B71773" w:rsidRDefault="00405C5D" w:rsidP="00453F84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</w:p>
    <w:p w:rsidR="00405C5D" w:rsidRPr="00B71773" w:rsidRDefault="0063130B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 налоговый инспектор</w:t>
      </w:r>
      <w:r w:rsidR="00405C5D"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обязан самостоятельно</w:t>
      </w:r>
      <w:r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B71773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7905D6" w:rsidRPr="00B71773" w:rsidRDefault="007905D6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B71773" w:rsidRDefault="00405C5D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B6593B" w:rsidRPr="00B71773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B6593B" w:rsidRPr="00B7177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71773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Pr="00B71773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</w:t>
      </w:r>
      <w:r w:rsidR="001A794F" w:rsidRPr="00B71773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D949C8" w:rsidRPr="00B71773" w:rsidRDefault="00CD2DB2" w:rsidP="00CD2DB2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информирования налогоплательщиков п</w:t>
      </w:r>
      <w:r w:rsidR="00C31634" w:rsidRPr="00B71773">
        <w:rPr>
          <w:rFonts w:ascii="Times New Roman" w:hAnsi="Times New Roman"/>
          <w:sz w:val="26"/>
          <w:szCs w:val="26"/>
          <w:lang w:eastAsia="ru-RU"/>
        </w:rPr>
        <w:t>о результатам контрольной деятел</w:t>
      </w:r>
      <w:r w:rsidR="00E165AE" w:rsidRPr="00B71773">
        <w:rPr>
          <w:rFonts w:ascii="Times New Roman" w:hAnsi="Times New Roman"/>
          <w:sz w:val="26"/>
          <w:szCs w:val="26"/>
          <w:lang w:eastAsia="ru-RU"/>
        </w:rPr>
        <w:t>ьности налоговых органов;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D949C8" w:rsidRPr="00B71773" w:rsidRDefault="00D949C8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Pr="00B71773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Pr="00B7177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71773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r w:rsidRPr="00B71773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="001A794F" w:rsidRPr="00B7177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планирования и организации личной работы, исходя из должностных обязанностей;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lastRenderedPageBreak/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CD2DB2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иным вопросам.</w:t>
      </w:r>
    </w:p>
    <w:p w:rsidR="00405C5D" w:rsidRPr="00B71773" w:rsidRDefault="00405C5D" w:rsidP="00C31634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0C330F" w:rsidRPr="00B71773" w:rsidRDefault="00405C5D" w:rsidP="000C330F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A16CD" w:rsidRPr="00B71773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</w:t>
      </w:r>
    </w:p>
    <w:p w:rsidR="000C330F" w:rsidRPr="00B71773" w:rsidRDefault="00DA16C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i/>
          <w:sz w:val="26"/>
          <w:szCs w:val="26"/>
          <w:lang w:eastAsia="ru-RU"/>
        </w:rPr>
        <w:t>налоговый инспектор</w:t>
      </w:r>
      <w:r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B71773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B71773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</w:p>
    <w:p w:rsidR="00405C5D" w:rsidRPr="00B71773" w:rsidRDefault="00405C5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B71773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B71773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B71773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B71773">
        <w:rPr>
          <w:rFonts w:ascii="Times New Roman" w:hAnsi="Times New Roman"/>
          <w:b/>
          <w:i/>
          <w:sz w:val="26"/>
          <w:szCs w:val="26"/>
          <w:lang w:eastAsia="ru-RU"/>
        </w:rPr>
        <w:t>управленческих и иных решений</w:t>
      </w:r>
    </w:p>
    <w:p w:rsidR="007905D6" w:rsidRPr="00B71773" w:rsidRDefault="007905D6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C31634" w:rsidRPr="00B71773" w:rsidRDefault="00E165AE" w:rsidP="00365708">
      <w:pPr>
        <w:pStyle w:val="a8"/>
        <w:numPr>
          <w:ilvl w:val="0"/>
          <w:numId w:val="9"/>
        </w:numPr>
        <w:overflowPunct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i/>
          <w:sz w:val="26"/>
          <w:szCs w:val="26"/>
        </w:rPr>
        <w:t>Г</w:t>
      </w:r>
      <w:r w:rsidR="005E179D" w:rsidRPr="00B71773">
        <w:rPr>
          <w:rFonts w:ascii="Times New Roman" w:hAnsi="Times New Roman"/>
          <w:i/>
          <w:sz w:val="26"/>
          <w:szCs w:val="26"/>
        </w:rPr>
        <w:t>осударственный налоговый инспектор</w:t>
      </w:r>
      <w:r w:rsidR="005E179D" w:rsidRPr="00B71773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405C5D" w:rsidRPr="00B71773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B71773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F77550" w:rsidRPr="00B71773" w:rsidRDefault="00C31634" w:rsidP="00C31634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</w:t>
      </w:r>
      <w:r w:rsidR="00E165AE" w:rsidRPr="00B71773">
        <w:rPr>
          <w:rFonts w:ascii="Times New Roman" w:hAnsi="Times New Roman"/>
          <w:sz w:val="26"/>
          <w:szCs w:val="26"/>
          <w:lang w:eastAsia="ru-RU"/>
        </w:rPr>
        <w:t>опросам закрепленных за отделом;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подготовка информации, информационных материалов по предмету деятельности отдела; 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подготовка информации по предмету деятельности отдела по запросам вышестоящих организаций;</w:t>
      </w:r>
    </w:p>
    <w:p w:rsidR="00E165AE" w:rsidRPr="00B71773" w:rsidRDefault="00E165AE" w:rsidP="00E165AE">
      <w:pPr>
        <w:pStyle w:val="a8"/>
        <w:numPr>
          <w:ilvl w:val="0"/>
          <w:numId w:val="27"/>
        </w:numPr>
        <w:overflowPunct/>
        <w:jc w:val="both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914C3F" w:rsidRPr="00B71773" w:rsidRDefault="00914C3F" w:rsidP="00C31634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B71773" w:rsidRDefault="00E165AE" w:rsidP="00C64ACE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i/>
          <w:sz w:val="26"/>
          <w:szCs w:val="26"/>
        </w:rPr>
        <w:t>Г</w:t>
      </w:r>
      <w:r w:rsidR="005E179D" w:rsidRPr="00B71773">
        <w:rPr>
          <w:rFonts w:ascii="Times New Roman" w:hAnsi="Times New Roman"/>
          <w:i/>
          <w:sz w:val="26"/>
          <w:szCs w:val="26"/>
        </w:rPr>
        <w:t>осударственный налоговый инспектор</w:t>
      </w:r>
      <w:r w:rsidR="005E179D" w:rsidRPr="00B7177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B71773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B71773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положений </w:t>
      </w:r>
      <w:r w:rsidRPr="00B71773">
        <w:rPr>
          <w:rFonts w:ascii="Times New Roman" w:hAnsi="Times New Roman"/>
          <w:spacing w:val="1"/>
          <w:sz w:val="26"/>
          <w:szCs w:val="26"/>
          <w:lang w:eastAsia="ru-RU"/>
        </w:rPr>
        <w:t>о</w:t>
      </w:r>
      <w:r w:rsidR="005E179D" w:rsidRPr="00B71773">
        <w:rPr>
          <w:rFonts w:ascii="Times New Roman" w:hAnsi="Times New Roman"/>
          <w:spacing w:val="1"/>
          <w:sz w:val="26"/>
          <w:szCs w:val="26"/>
          <w:lang w:eastAsia="ru-RU"/>
        </w:rPr>
        <w:t xml:space="preserve">б </w:t>
      </w:r>
      <w:r w:rsidRPr="00B71773">
        <w:rPr>
          <w:rFonts w:ascii="Times New Roman" w:hAnsi="Times New Roman"/>
          <w:spacing w:val="1"/>
          <w:sz w:val="26"/>
          <w:szCs w:val="26"/>
          <w:lang w:eastAsia="ru-RU"/>
        </w:rPr>
        <w:t>отделах</w:t>
      </w:r>
      <w:r w:rsidRPr="00B71773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B71773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B71773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B71773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B71773" w:rsidRDefault="00405C5D" w:rsidP="00C31634">
      <w:pPr>
        <w:pStyle w:val="a8"/>
        <w:numPr>
          <w:ilvl w:val="0"/>
          <w:numId w:val="27"/>
        </w:num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405C5D" w:rsidRPr="00B71773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B7177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B7177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B7177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7905D6" w:rsidRPr="00B71773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7798C" w:rsidRPr="00B71773" w:rsidRDefault="00E3685E" w:rsidP="0077798C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B71773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77798C" w:rsidRPr="00B71773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77798C" w:rsidRPr="00B71773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B71773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B71773" w:rsidRDefault="00405C5D" w:rsidP="007905D6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7905D6" w:rsidRPr="00B71773" w:rsidRDefault="007905D6" w:rsidP="007905D6">
      <w:pPr>
        <w:pStyle w:val="a8"/>
        <w:overflowPunct/>
        <w:ind w:left="1080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272BB9" w:rsidRPr="00B71773" w:rsidRDefault="00405C5D" w:rsidP="00272BB9">
      <w:pPr>
        <w:pStyle w:val="a8"/>
        <w:numPr>
          <w:ilvl w:val="0"/>
          <w:numId w:val="9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71773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272BB9" w:rsidRPr="00B71773">
        <w:rPr>
          <w:rFonts w:ascii="Times New Roman" w:hAnsi="Times New Roman"/>
          <w:i/>
          <w:sz w:val="26"/>
          <w:szCs w:val="26"/>
        </w:rPr>
        <w:t>государственного налогового инспектора</w:t>
      </w:r>
      <w:r w:rsidR="00272BB9" w:rsidRPr="00B71773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2BB9" w:rsidRPr="00B71773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B71773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</w:t>
      </w:r>
      <w:r w:rsidR="00272BB9" w:rsidRPr="00B71773">
        <w:rPr>
          <w:rFonts w:ascii="Times New Roman" w:hAnsi="Times New Roman"/>
          <w:sz w:val="26"/>
          <w:szCs w:val="26"/>
        </w:rPr>
        <w:lastRenderedPageBreak/>
        <w:t xml:space="preserve">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="00272BB9" w:rsidRPr="00B71773">
          <w:rPr>
            <w:rFonts w:ascii="Times New Roman" w:hAnsi="Times New Roman"/>
            <w:sz w:val="26"/>
            <w:szCs w:val="26"/>
          </w:rPr>
          <w:t>статьей 18</w:t>
        </w:r>
      </w:hyperlink>
      <w:r w:rsidR="00272BB9" w:rsidRPr="00B71773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E7C19" w:rsidRPr="00B71773" w:rsidRDefault="006E7C19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B7177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B7177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405C5D" w:rsidRPr="00B7177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905D6" w:rsidRPr="00B71773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C31634" w:rsidRPr="00B71773" w:rsidRDefault="00146090" w:rsidP="00C3163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18. </w:t>
      </w:r>
      <w:r w:rsidR="00C31634" w:rsidRPr="00B71773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165AE" w:rsidRPr="00B71773">
        <w:rPr>
          <w:rFonts w:ascii="Times New Roman" w:hAnsi="Times New Roman" w:cs="Times New Roman"/>
          <w:i/>
          <w:sz w:val="26"/>
          <w:szCs w:val="26"/>
        </w:rPr>
        <w:t>г</w:t>
      </w:r>
      <w:r w:rsidR="00C31634" w:rsidRPr="00B71773">
        <w:rPr>
          <w:rFonts w:ascii="Times New Roman" w:hAnsi="Times New Roman" w:cs="Times New Roman"/>
          <w:i/>
          <w:sz w:val="26"/>
          <w:szCs w:val="26"/>
        </w:rPr>
        <w:t>осударственный налоговый инспектор</w:t>
      </w:r>
      <w:r w:rsidR="00C31634" w:rsidRPr="00B71773">
        <w:rPr>
          <w:rFonts w:ascii="Times New Roman" w:hAnsi="Times New Roman" w:cs="Times New Roman"/>
          <w:sz w:val="26"/>
          <w:szCs w:val="26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146090" w:rsidRPr="00B71773" w:rsidRDefault="00C31634" w:rsidP="00C31634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органов.</w:t>
      </w:r>
    </w:p>
    <w:p w:rsidR="007905D6" w:rsidRPr="00B71773" w:rsidRDefault="007905D6" w:rsidP="007905D6">
      <w:pPr>
        <w:pStyle w:val="ConsPlusNormal"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405C5D" w:rsidRPr="00B7177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405C5D" w:rsidRPr="00B71773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71773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7905D6" w:rsidRPr="00B71773" w:rsidRDefault="007905D6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B43ABB" w:rsidRPr="00B71773" w:rsidRDefault="00B43ABB" w:rsidP="00B43A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Pr="00B71773">
        <w:rPr>
          <w:rFonts w:ascii="Times New Roman" w:hAnsi="Times New Roman" w:cs="Times New Roman"/>
          <w:i/>
          <w:sz w:val="26"/>
          <w:szCs w:val="26"/>
        </w:rPr>
        <w:t>государственного налогового инспектора</w:t>
      </w:r>
      <w:r w:rsidRPr="00B7177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показателям):</w:t>
      </w:r>
    </w:p>
    <w:p w:rsidR="00C31634" w:rsidRPr="00B7177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1634" w:rsidRPr="00B7177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31634" w:rsidRPr="00B7177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1634" w:rsidRPr="00B7177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1634" w:rsidRPr="00B7177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31634" w:rsidRPr="00B7177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B71773" w:rsidRDefault="00C31634" w:rsidP="00C3163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B7177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14E9F" w:rsidRDefault="00714E9F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144904" w:rsidRPr="00B71773" w:rsidRDefault="00144904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714E9F" w:rsidRPr="00B71773" w:rsidRDefault="00714E9F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A2481" w:rsidRPr="00887F67" w:rsidRDefault="006A2481" w:rsidP="006A2481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887F67">
        <w:rPr>
          <w:rFonts w:ascii="Times New Roman" w:hAnsi="Times New Roman"/>
          <w:sz w:val="26"/>
          <w:szCs w:val="26"/>
          <w:lang w:eastAsia="ru-RU"/>
        </w:rPr>
        <w:t xml:space="preserve">Начальник отдела </w:t>
      </w:r>
    </w:p>
    <w:p w:rsidR="006A2481" w:rsidRPr="00887F67" w:rsidRDefault="006A2481" w:rsidP="006A2481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887F67">
        <w:rPr>
          <w:rFonts w:ascii="Times New Roman" w:hAnsi="Times New Roman"/>
          <w:sz w:val="26"/>
          <w:szCs w:val="26"/>
          <w:lang w:eastAsia="ru-RU"/>
        </w:rPr>
        <w:t xml:space="preserve">камеральных проверок № 3                            </w:t>
      </w:r>
      <w:r w:rsidRPr="00887F67">
        <w:rPr>
          <w:rFonts w:ascii="Times New Roman" w:hAnsi="Times New Roman"/>
          <w:sz w:val="26"/>
          <w:szCs w:val="26"/>
          <w:u w:val="single"/>
          <w:lang w:eastAsia="ru-RU"/>
        </w:rPr>
        <w:t xml:space="preserve">                               </w:t>
      </w:r>
      <w:r w:rsidRPr="00887F67">
        <w:rPr>
          <w:rFonts w:ascii="Times New Roman" w:hAnsi="Times New Roman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Pr="00887F67">
        <w:rPr>
          <w:rFonts w:ascii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z w:val="26"/>
          <w:szCs w:val="26"/>
          <w:u w:val="single"/>
          <w:lang w:eastAsia="ru-RU"/>
        </w:rPr>
        <w:t>Д.И. Левешко</w:t>
      </w:r>
      <w:r w:rsidRPr="00887F6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257A5" w:rsidRPr="004F6B08" w:rsidRDefault="006A2481" w:rsidP="004F6B08">
      <w:pPr>
        <w:overflowPunct/>
        <w:jc w:val="center"/>
        <w:textAlignment w:val="auto"/>
        <w:outlineLvl w:val="2"/>
        <w:rPr>
          <w:rFonts w:ascii="Times New Roman" w:hAnsi="Times New Roman"/>
          <w:b/>
          <w:szCs w:val="26"/>
          <w:lang w:eastAsia="ru-RU"/>
        </w:rPr>
      </w:pPr>
      <w:r w:rsidRPr="004F6B08">
        <w:rPr>
          <w:rFonts w:ascii="Times New Roman" w:hAnsi="Times New Roman"/>
          <w:szCs w:val="26"/>
          <w:lang w:eastAsia="ru-RU"/>
        </w:rPr>
        <w:t xml:space="preserve">                      подпись</w:t>
      </w:r>
    </w:p>
    <w:sectPr w:rsidR="007257A5" w:rsidRPr="004F6B08" w:rsidSect="00B71773">
      <w:headerReference w:type="default" r:id="rId16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F46" w:rsidRDefault="00D96F46" w:rsidP="00D65180">
      <w:r>
        <w:separator/>
      </w:r>
    </w:p>
  </w:endnote>
  <w:endnote w:type="continuationSeparator" w:id="0">
    <w:p w:rsidR="00D96F46" w:rsidRDefault="00D96F46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F46" w:rsidRDefault="00D96F46" w:rsidP="00D65180">
      <w:r>
        <w:separator/>
      </w:r>
    </w:p>
  </w:footnote>
  <w:footnote w:type="continuationSeparator" w:id="0">
    <w:p w:rsidR="00D96F46" w:rsidRDefault="00D96F46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1315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D96F46" w:rsidRPr="00BC7021" w:rsidRDefault="00D96F46">
        <w:pPr>
          <w:pStyle w:val="a3"/>
          <w:jc w:val="center"/>
          <w:rPr>
            <w:sz w:val="16"/>
            <w:szCs w:val="16"/>
          </w:rPr>
        </w:pPr>
        <w:r w:rsidRPr="00BC7021">
          <w:rPr>
            <w:rFonts w:ascii="Times New Roman" w:hAnsi="Times New Roman"/>
            <w:sz w:val="16"/>
            <w:szCs w:val="16"/>
          </w:rPr>
          <w:fldChar w:fldCharType="begin"/>
        </w:r>
        <w:r w:rsidRPr="00BC7021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BC7021">
          <w:rPr>
            <w:rFonts w:ascii="Times New Roman" w:hAnsi="Times New Roman"/>
            <w:sz w:val="16"/>
            <w:szCs w:val="16"/>
          </w:rPr>
          <w:fldChar w:fldCharType="separate"/>
        </w:r>
        <w:r w:rsidR="00E84546">
          <w:rPr>
            <w:rFonts w:ascii="Times New Roman" w:hAnsi="Times New Roman"/>
            <w:noProof/>
            <w:sz w:val="16"/>
            <w:szCs w:val="16"/>
          </w:rPr>
          <w:t>8</w:t>
        </w:r>
        <w:r w:rsidRPr="00BC7021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D96F46" w:rsidRDefault="00D96F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D0F03586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8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1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7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4F5A6C91"/>
    <w:multiLevelType w:val="multilevel"/>
    <w:tmpl w:val="6C8A6EAA"/>
    <w:lvl w:ilvl="0">
      <w:start w:val="1"/>
      <w:numFmt w:val="decimal"/>
      <w:lvlText w:val="%1)"/>
      <w:lvlJc w:val="left"/>
      <w:pPr>
        <w:ind w:left="2276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9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69" w:hanging="2160"/>
      </w:pPr>
      <w:rPr>
        <w:rFonts w:hint="default"/>
      </w:rPr>
    </w:lvl>
  </w:abstractNum>
  <w:abstractNum w:abstractNumId="23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4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592A5A08"/>
    <w:multiLevelType w:val="multilevel"/>
    <w:tmpl w:val="5A4458F6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26916CE"/>
    <w:multiLevelType w:val="multilevel"/>
    <w:tmpl w:val="A2DA160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9"/>
  </w:num>
  <w:num w:numId="3">
    <w:abstractNumId w:val="18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30"/>
  </w:num>
  <w:num w:numId="10">
    <w:abstractNumId w:val="17"/>
  </w:num>
  <w:num w:numId="11">
    <w:abstractNumId w:val="6"/>
  </w:num>
  <w:num w:numId="12">
    <w:abstractNumId w:val="25"/>
  </w:num>
  <w:num w:numId="13">
    <w:abstractNumId w:val="11"/>
  </w:num>
  <w:num w:numId="14">
    <w:abstractNumId w:val="21"/>
  </w:num>
  <w:num w:numId="15">
    <w:abstractNumId w:val="31"/>
  </w:num>
  <w:num w:numId="16">
    <w:abstractNumId w:val="5"/>
  </w:num>
  <w:num w:numId="17">
    <w:abstractNumId w:val="28"/>
  </w:num>
  <w:num w:numId="18">
    <w:abstractNumId w:val="7"/>
  </w:num>
  <w:num w:numId="19">
    <w:abstractNumId w:val="29"/>
  </w:num>
  <w:num w:numId="20">
    <w:abstractNumId w:val="0"/>
  </w:num>
  <w:num w:numId="21">
    <w:abstractNumId w:val="20"/>
  </w:num>
  <w:num w:numId="22">
    <w:abstractNumId w:val="10"/>
  </w:num>
  <w:num w:numId="23">
    <w:abstractNumId w:val="26"/>
  </w:num>
  <w:num w:numId="24">
    <w:abstractNumId w:val="14"/>
  </w:num>
  <w:num w:numId="25">
    <w:abstractNumId w:val="1"/>
  </w:num>
  <w:num w:numId="26">
    <w:abstractNumId w:val="22"/>
  </w:num>
  <w:num w:numId="27">
    <w:abstractNumId w:val="24"/>
  </w:num>
  <w:num w:numId="28">
    <w:abstractNumId w:val="23"/>
  </w:num>
  <w:num w:numId="29">
    <w:abstractNumId w:val="2"/>
  </w:num>
  <w:num w:numId="30">
    <w:abstractNumId w:val="32"/>
  </w:num>
  <w:num w:numId="31">
    <w:abstractNumId w:val="13"/>
  </w:num>
  <w:num w:numId="32">
    <w:abstractNumId w:val="27"/>
  </w:num>
  <w:num w:numId="33">
    <w:abstractNumId w:val="33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40CDF"/>
    <w:rsid w:val="00067F31"/>
    <w:rsid w:val="00075651"/>
    <w:rsid w:val="000A4232"/>
    <w:rsid w:val="000B7351"/>
    <w:rsid w:val="000C330F"/>
    <w:rsid w:val="000D0E78"/>
    <w:rsid w:val="000D731F"/>
    <w:rsid w:val="000E08C0"/>
    <w:rsid w:val="000E7CA9"/>
    <w:rsid w:val="00110C92"/>
    <w:rsid w:val="00111A4C"/>
    <w:rsid w:val="0011514D"/>
    <w:rsid w:val="00115A71"/>
    <w:rsid w:val="0013160B"/>
    <w:rsid w:val="00136A59"/>
    <w:rsid w:val="00144904"/>
    <w:rsid w:val="00146090"/>
    <w:rsid w:val="0015035F"/>
    <w:rsid w:val="00151789"/>
    <w:rsid w:val="00153C63"/>
    <w:rsid w:val="00162BC3"/>
    <w:rsid w:val="00167FBB"/>
    <w:rsid w:val="0017460A"/>
    <w:rsid w:val="001776DA"/>
    <w:rsid w:val="001934AC"/>
    <w:rsid w:val="001952A1"/>
    <w:rsid w:val="00195C41"/>
    <w:rsid w:val="001A2404"/>
    <w:rsid w:val="001A520B"/>
    <w:rsid w:val="001A6576"/>
    <w:rsid w:val="001A794F"/>
    <w:rsid w:val="001C7CAC"/>
    <w:rsid w:val="001E1906"/>
    <w:rsid w:val="001E21D0"/>
    <w:rsid w:val="001E5BE8"/>
    <w:rsid w:val="001F5546"/>
    <w:rsid w:val="00214DD3"/>
    <w:rsid w:val="00215E3A"/>
    <w:rsid w:val="00230EA2"/>
    <w:rsid w:val="00234875"/>
    <w:rsid w:val="00246653"/>
    <w:rsid w:val="002643EB"/>
    <w:rsid w:val="00272BB9"/>
    <w:rsid w:val="00273412"/>
    <w:rsid w:val="00277BF3"/>
    <w:rsid w:val="0028038E"/>
    <w:rsid w:val="002845F1"/>
    <w:rsid w:val="002C189D"/>
    <w:rsid w:val="002C30C3"/>
    <w:rsid w:val="002C337C"/>
    <w:rsid w:val="002C511A"/>
    <w:rsid w:val="002F03EC"/>
    <w:rsid w:val="002F4651"/>
    <w:rsid w:val="002F4753"/>
    <w:rsid w:val="00302478"/>
    <w:rsid w:val="0031062E"/>
    <w:rsid w:val="003275A0"/>
    <w:rsid w:val="00350DAF"/>
    <w:rsid w:val="0036164C"/>
    <w:rsid w:val="00365708"/>
    <w:rsid w:val="0037241A"/>
    <w:rsid w:val="003A421A"/>
    <w:rsid w:val="003A6A43"/>
    <w:rsid w:val="003B17CE"/>
    <w:rsid w:val="003D23C0"/>
    <w:rsid w:val="003D433E"/>
    <w:rsid w:val="003E0EA7"/>
    <w:rsid w:val="003E42E1"/>
    <w:rsid w:val="003E47B3"/>
    <w:rsid w:val="004021A1"/>
    <w:rsid w:val="00403536"/>
    <w:rsid w:val="00405C5D"/>
    <w:rsid w:val="00406306"/>
    <w:rsid w:val="00421623"/>
    <w:rsid w:val="0042407A"/>
    <w:rsid w:val="00427A4D"/>
    <w:rsid w:val="00437B95"/>
    <w:rsid w:val="00452137"/>
    <w:rsid w:val="00453F84"/>
    <w:rsid w:val="00462EBF"/>
    <w:rsid w:val="004A28C6"/>
    <w:rsid w:val="004B4282"/>
    <w:rsid w:val="004C2081"/>
    <w:rsid w:val="004C40D7"/>
    <w:rsid w:val="004C45C4"/>
    <w:rsid w:val="004D30BB"/>
    <w:rsid w:val="004E6F9D"/>
    <w:rsid w:val="004E6FFC"/>
    <w:rsid w:val="004F6B08"/>
    <w:rsid w:val="004F6DE3"/>
    <w:rsid w:val="0053623B"/>
    <w:rsid w:val="00546CD4"/>
    <w:rsid w:val="005532DC"/>
    <w:rsid w:val="005816ED"/>
    <w:rsid w:val="00583AB0"/>
    <w:rsid w:val="005A4DFD"/>
    <w:rsid w:val="005C0381"/>
    <w:rsid w:val="005C2583"/>
    <w:rsid w:val="005C3F01"/>
    <w:rsid w:val="005D6674"/>
    <w:rsid w:val="005E179D"/>
    <w:rsid w:val="005E60F9"/>
    <w:rsid w:val="005E7341"/>
    <w:rsid w:val="005F5629"/>
    <w:rsid w:val="0060107F"/>
    <w:rsid w:val="00604165"/>
    <w:rsid w:val="00614341"/>
    <w:rsid w:val="006243AD"/>
    <w:rsid w:val="006269B8"/>
    <w:rsid w:val="00627E34"/>
    <w:rsid w:val="0063071F"/>
    <w:rsid w:val="0063130B"/>
    <w:rsid w:val="006345CF"/>
    <w:rsid w:val="0063592A"/>
    <w:rsid w:val="006415B0"/>
    <w:rsid w:val="006531BA"/>
    <w:rsid w:val="00653FAC"/>
    <w:rsid w:val="00656001"/>
    <w:rsid w:val="006674FC"/>
    <w:rsid w:val="00677EF2"/>
    <w:rsid w:val="006954F8"/>
    <w:rsid w:val="006A2481"/>
    <w:rsid w:val="006A36D0"/>
    <w:rsid w:val="006A75FC"/>
    <w:rsid w:val="006D251A"/>
    <w:rsid w:val="006D5ED8"/>
    <w:rsid w:val="006E7C19"/>
    <w:rsid w:val="006F2DC1"/>
    <w:rsid w:val="00702BDB"/>
    <w:rsid w:val="00707B90"/>
    <w:rsid w:val="00711A9C"/>
    <w:rsid w:val="00714E9F"/>
    <w:rsid w:val="007257A5"/>
    <w:rsid w:val="00742E6C"/>
    <w:rsid w:val="00763C0E"/>
    <w:rsid w:val="00767CC7"/>
    <w:rsid w:val="00770790"/>
    <w:rsid w:val="00775CD1"/>
    <w:rsid w:val="0077798C"/>
    <w:rsid w:val="00777E4F"/>
    <w:rsid w:val="007905D6"/>
    <w:rsid w:val="007A1904"/>
    <w:rsid w:val="007B0E9A"/>
    <w:rsid w:val="007B72A3"/>
    <w:rsid w:val="007E63C5"/>
    <w:rsid w:val="007F7D13"/>
    <w:rsid w:val="00805D21"/>
    <w:rsid w:val="008102B6"/>
    <w:rsid w:val="008229F5"/>
    <w:rsid w:val="00825C60"/>
    <w:rsid w:val="00846B4C"/>
    <w:rsid w:val="008536E7"/>
    <w:rsid w:val="00857453"/>
    <w:rsid w:val="008704E9"/>
    <w:rsid w:val="00870958"/>
    <w:rsid w:val="008733FB"/>
    <w:rsid w:val="00875D9D"/>
    <w:rsid w:val="008813BC"/>
    <w:rsid w:val="00891E48"/>
    <w:rsid w:val="0089523F"/>
    <w:rsid w:val="008A31C4"/>
    <w:rsid w:val="008B29AE"/>
    <w:rsid w:val="008B5ABB"/>
    <w:rsid w:val="008D7D37"/>
    <w:rsid w:val="008E445A"/>
    <w:rsid w:val="008F7580"/>
    <w:rsid w:val="008F7D34"/>
    <w:rsid w:val="00901E51"/>
    <w:rsid w:val="009057EB"/>
    <w:rsid w:val="00913DD1"/>
    <w:rsid w:val="009143F2"/>
    <w:rsid w:val="00914C3F"/>
    <w:rsid w:val="0092225B"/>
    <w:rsid w:val="00954084"/>
    <w:rsid w:val="00957CDD"/>
    <w:rsid w:val="00960E76"/>
    <w:rsid w:val="009743F2"/>
    <w:rsid w:val="00974A95"/>
    <w:rsid w:val="00977188"/>
    <w:rsid w:val="00984DEF"/>
    <w:rsid w:val="00995CF7"/>
    <w:rsid w:val="009B4BC4"/>
    <w:rsid w:val="009C1319"/>
    <w:rsid w:val="009C193D"/>
    <w:rsid w:val="009D0AFD"/>
    <w:rsid w:val="009D236F"/>
    <w:rsid w:val="009D4EAB"/>
    <w:rsid w:val="009D5058"/>
    <w:rsid w:val="009D5A8E"/>
    <w:rsid w:val="009E33A5"/>
    <w:rsid w:val="009E667B"/>
    <w:rsid w:val="009F03DB"/>
    <w:rsid w:val="00A009E1"/>
    <w:rsid w:val="00A044D9"/>
    <w:rsid w:val="00A07EAC"/>
    <w:rsid w:val="00A1494B"/>
    <w:rsid w:val="00A45783"/>
    <w:rsid w:val="00A52479"/>
    <w:rsid w:val="00A54A14"/>
    <w:rsid w:val="00A661F7"/>
    <w:rsid w:val="00A932C0"/>
    <w:rsid w:val="00AA5AA4"/>
    <w:rsid w:val="00AB0A03"/>
    <w:rsid w:val="00AB7FA9"/>
    <w:rsid w:val="00AD38C6"/>
    <w:rsid w:val="00AD6AA8"/>
    <w:rsid w:val="00AF645F"/>
    <w:rsid w:val="00B11D53"/>
    <w:rsid w:val="00B13E2D"/>
    <w:rsid w:val="00B261B0"/>
    <w:rsid w:val="00B2791A"/>
    <w:rsid w:val="00B332DF"/>
    <w:rsid w:val="00B43ABB"/>
    <w:rsid w:val="00B506B8"/>
    <w:rsid w:val="00B6593B"/>
    <w:rsid w:val="00B71773"/>
    <w:rsid w:val="00B75C3A"/>
    <w:rsid w:val="00B9235F"/>
    <w:rsid w:val="00BB394E"/>
    <w:rsid w:val="00BC0C8F"/>
    <w:rsid w:val="00BC39F6"/>
    <w:rsid w:val="00BC7021"/>
    <w:rsid w:val="00BE3C45"/>
    <w:rsid w:val="00BE6180"/>
    <w:rsid w:val="00BF402B"/>
    <w:rsid w:val="00C10B63"/>
    <w:rsid w:val="00C201CE"/>
    <w:rsid w:val="00C26985"/>
    <w:rsid w:val="00C31634"/>
    <w:rsid w:val="00C56FD5"/>
    <w:rsid w:val="00C62939"/>
    <w:rsid w:val="00C64ACE"/>
    <w:rsid w:val="00C6515C"/>
    <w:rsid w:val="00C65F4E"/>
    <w:rsid w:val="00C97595"/>
    <w:rsid w:val="00CA5BAE"/>
    <w:rsid w:val="00CB5958"/>
    <w:rsid w:val="00CB5AEE"/>
    <w:rsid w:val="00CC5FB7"/>
    <w:rsid w:val="00CC6679"/>
    <w:rsid w:val="00CD1301"/>
    <w:rsid w:val="00CD2DB2"/>
    <w:rsid w:val="00D134F2"/>
    <w:rsid w:val="00D16D7D"/>
    <w:rsid w:val="00D34CA6"/>
    <w:rsid w:val="00D451F3"/>
    <w:rsid w:val="00D50848"/>
    <w:rsid w:val="00D5418A"/>
    <w:rsid w:val="00D65180"/>
    <w:rsid w:val="00D66C2F"/>
    <w:rsid w:val="00D73A67"/>
    <w:rsid w:val="00D918A0"/>
    <w:rsid w:val="00D91FC2"/>
    <w:rsid w:val="00D949C8"/>
    <w:rsid w:val="00D96F46"/>
    <w:rsid w:val="00DA16CD"/>
    <w:rsid w:val="00DB2D92"/>
    <w:rsid w:val="00DC6663"/>
    <w:rsid w:val="00DD3F1C"/>
    <w:rsid w:val="00DD7B72"/>
    <w:rsid w:val="00DE1886"/>
    <w:rsid w:val="00DF3A48"/>
    <w:rsid w:val="00E0661F"/>
    <w:rsid w:val="00E165AE"/>
    <w:rsid w:val="00E17C27"/>
    <w:rsid w:val="00E3685E"/>
    <w:rsid w:val="00E5222B"/>
    <w:rsid w:val="00E60D7F"/>
    <w:rsid w:val="00E614B4"/>
    <w:rsid w:val="00E63339"/>
    <w:rsid w:val="00E645E6"/>
    <w:rsid w:val="00E77FDA"/>
    <w:rsid w:val="00E813B7"/>
    <w:rsid w:val="00E84546"/>
    <w:rsid w:val="00E92F2D"/>
    <w:rsid w:val="00EA1DE5"/>
    <w:rsid w:val="00EA6980"/>
    <w:rsid w:val="00EB0D78"/>
    <w:rsid w:val="00EC1ABF"/>
    <w:rsid w:val="00EE3BD4"/>
    <w:rsid w:val="00F00B12"/>
    <w:rsid w:val="00F11257"/>
    <w:rsid w:val="00F13DC8"/>
    <w:rsid w:val="00F1514C"/>
    <w:rsid w:val="00F162AF"/>
    <w:rsid w:val="00F5001D"/>
    <w:rsid w:val="00F57E36"/>
    <w:rsid w:val="00F60283"/>
    <w:rsid w:val="00F70E1E"/>
    <w:rsid w:val="00F77550"/>
    <w:rsid w:val="00F859FE"/>
    <w:rsid w:val="00FA1494"/>
    <w:rsid w:val="00FB02CD"/>
    <w:rsid w:val="00FE58CF"/>
    <w:rsid w:val="00FE6E09"/>
    <w:rsid w:val="00FF23D1"/>
    <w:rsid w:val="00FF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FA149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FA1494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875D9D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FA149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FA1494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875D9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C6F28AF2D6299742554468D3A53FAFC019F6AB70858961943D417C92FFFBECA25C4FFD196D60960UEuC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7C6F28AF2D6299742554468D3A53FAFC0B946EB20850CB134B8D1BCB28F0E1DD228DF3D096D60BU6u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1B3A3-4C7D-4802-9AE4-1E2527C8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3</TotalTime>
  <Pages>11</Pages>
  <Words>3629</Words>
  <Characters>27505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2543</Company>
  <LinksUpToDate>false</LinksUpToDate>
  <CharactersWithSpaces>31072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2021-02-01T07:03:00Z</cp:lastPrinted>
  <dcterms:created xsi:type="dcterms:W3CDTF">2021-01-21T22:54:00Z</dcterms:created>
  <dcterms:modified xsi:type="dcterms:W3CDTF">2021-02-01T07:05:00Z</dcterms:modified>
</cp:coreProperties>
</file>